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A6E83" w14:textId="0E300AC4" w:rsidR="009C1A2D" w:rsidRDefault="00FE5066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editId="7E9B9085">
                <wp:simplePos x="0" y="0"/>
                <wp:positionH relativeFrom="column">
                  <wp:posOffset>2871935</wp:posOffset>
                </wp:positionH>
                <wp:positionV relativeFrom="paragraph">
                  <wp:posOffset>-525915</wp:posOffset>
                </wp:positionV>
                <wp:extent cx="376657" cy="1120685"/>
                <wp:effectExtent l="400050" t="0" r="213893" b="3265"/>
                <wp:wrapNone/>
                <wp:docPr id="137" name="Curved Left Arrow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75270">
                          <a:off x="0" y="0"/>
                          <a:ext cx="376657" cy="1120685"/>
                        </a:xfrm>
                        <a:prstGeom prst="curvedLeftArrow">
                          <a:avLst>
                            <a:gd name="adj1" fmla="val 32059"/>
                            <a:gd name="adj2" fmla="val 32059"/>
                            <a:gd name="adj3" fmla="val 25000"/>
                          </a:avLst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Curved Left Arrow 1" o:spid="_x0000_s1026" type="#_x0000_t103" style="position:absolute;margin-left:226.15pt;margin-top:-41.4pt;width:29.65pt;height:88.25pt;rotation:-2866905fd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" adj="19273,21600,5400" fillcolor="#f79646 [3209]" strokecolor="white [3201]" strokeweight="3pt"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8719" behindDoc="0" locked="0" layoutInCell="1" allowOverlap="1" wp14:editId="0230E776">
            <wp:simplePos x="0" y="0"/>
            <wp:positionH relativeFrom="column">
              <wp:posOffset>4344476</wp:posOffset>
            </wp:positionH>
            <wp:positionV relativeFrom="paragraph">
              <wp:posOffset>-191576</wp:posOffset>
            </wp:positionV>
            <wp:extent cx="1120505" cy="722606"/>
            <wp:effectExtent l="8450" t="0" r="0" b="0"/>
            <wp:wrapNone/>
            <wp:docPr id="136" name="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 0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20505" cy="7226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group id="_x0000_s1038" style="position:absolute;margin-left:370.95pt;margin-top:-15pt;width:64.2pt;height:88.75pt;z-index:251759616;mso-position-horizontal-relative:text;mso-position-vertical-relative:text" coordorigin="144,3855" coordsize="2054,2717">
            <v:group id="_x0000_s1035" style="position:absolute;left:144;top:3855;width:1627;height:2540" coordorigin="2984,1088" coordsize="2520,4050">
              <v:roundrect id="_x0000_s1036" style="position:absolute;left:2984;top:1088;width:2520;height:4050" arcsize="10923f" fillcolor="#eeece1" strokeweight="6pt">
                <v:fill r:id="rId7" o:title="Plaid" type="pattern"/>
                <v:stroke dashstyle="1 1"/>
              </v:roundre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37" type="#_x0000_t136" style="position:absolute;left:3316;top:2116;width:1898;height:1980">
                <v:shadow color="#868686"/>
                <v:textpath style="font-family:&quot;Arial Black&quot;;v-text-kern:t" trim="t" fitpath="t" string="For this turn&#10;+4 to strength&#10;of a defending&#10;unit"/>
              </v:shape>
            </v:group>
            <v:group id="_x0000_s1026" style="position:absolute;left:577;top:4032;width:1621;height:2540" coordorigin="344,1014" coordsize="2520,4050">
              <v:roundrect id="_x0000_s1027" style="position:absolute;left:344;top:1014;width:2520;height:4050" arcsize="10923f" fillcolor="#eeece1" strokeweight="6pt">
                <v:fill r:id="rId7" o:title="Plaid" type="pattern"/>
                <v:stroke dashstyle="1 1"/>
              </v:roundrect>
              <v:shape id="_x0000_s1028" type="#_x0000_t136" style="position:absolute;left:676;top:1856;width:1898;height:2269">
                <v:shadow color="#868686"/>
                <v:textpath style="font-family:&quot;Arial Black&quot;;v-text-kern:t" trim="t" fitpath="t" string="For this turn one&#10;unit can attack in&#10;a direction it &#10;previously could not"/>
              </v:shape>
            </v:group>
          </v:group>
        </w:pict>
      </w:r>
      <w:bookmarkStart w:id="0" w:name="_GoBack"/>
      <w:r w:rsidR="009E189D">
        <w:rPr>
          <w:b/>
          <w:noProof/>
          <w:spacing w:val="60"/>
        </w:rPr>
        <w:drawing>
          <wp:anchor distT="0" distB="0" distL="114300" distR="114300" simplePos="0" relativeHeight="251756544" behindDoc="1" locked="0" layoutInCell="1" allowOverlap="1" wp14:editId="6CE0E676">
            <wp:simplePos x="0" y="0"/>
            <wp:positionH relativeFrom="column">
              <wp:posOffset>1047750</wp:posOffset>
            </wp:positionH>
            <wp:positionV relativeFrom="paragraph">
              <wp:posOffset>-395288</wp:posOffset>
            </wp:positionV>
            <wp:extent cx="3752850" cy="8443913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les-gear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84439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FB400D">
        <w:rPr>
          <w:b/>
          <w:noProof/>
          <w:spacing w:val="60"/>
        </w:rPr>
        <w:drawing>
          <wp:anchor distT="0" distB="0" distL="114300" distR="114300" simplePos="0" relativeHeight="251679744" behindDoc="0" locked="0" layoutInCell="1" allowOverlap="1" wp14:editId="015C8E94">
            <wp:simplePos x="0" y="0"/>
            <wp:positionH relativeFrom="column">
              <wp:posOffset>-657225</wp:posOffset>
            </wp:positionH>
            <wp:positionV relativeFrom="paragraph">
              <wp:posOffset>-638175</wp:posOffset>
            </wp:positionV>
            <wp:extent cx="920115" cy="1266825"/>
            <wp:effectExtent l="0" t="0" r="0" b="0"/>
            <wp:wrapNone/>
            <wp:docPr id="12" name="Picture 54" descr="http://farm3.static.flickr.com/2392/1687430372_cd8dbbfe2c.jpg?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http://farm3.static.flickr.com/2392/1687430372_cd8dbbfe2c.jpg?v=0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PencilGrayscale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00" t="2687" r="35800" b="21492"/>
                    <a:stretch/>
                  </pic:blipFill>
                  <pic:spPr bwMode="auto">
                    <a:xfrm>
                      <a:off x="0" y="0"/>
                      <a:ext cx="92011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282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editId="56D6633C">
                <wp:simplePos x="0" y="0"/>
                <wp:positionH relativeFrom="column">
                  <wp:posOffset>128707</wp:posOffset>
                </wp:positionH>
                <wp:positionV relativeFrom="paragraph">
                  <wp:posOffset>-866643</wp:posOffset>
                </wp:positionV>
                <wp:extent cx="1484603" cy="1869157"/>
                <wp:effectExtent l="0" t="20827" r="0" b="0"/>
                <wp:wrapNone/>
                <wp:docPr id="14" name="Circular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168303">
                          <a:off x="0" y="0"/>
                          <a:ext cx="1484603" cy="1869157"/>
                        </a:xfrm>
                        <a:prstGeom prst="circularArrow">
                          <a:avLst>
                            <a:gd name="adj1" fmla="val 12631"/>
                            <a:gd name="adj2" fmla="val 943734"/>
                            <a:gd name="adj3" fmla="val 1493251"/>
                            <a:gd name="adj4" fmla="val 14787467"/>
                            <a:gd name="adj5" fmla="val 12500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48000">
                              <a:schemeClr val="accent1">
                                <a:tint val="44500"/>
                                <a:satMod val="160000"/>
                                <a:lumMod val="43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13500000" scaled="1"/>
                          <a:tileRect/>
                        </a:gradFill>
                        <a:ln w="38100" cap="flat" cmpd="sng" algn="ctr"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xmlns:a14="http://schemas.microsoft.com/office/drawing/2010/main" val="000000" mc:Ignorable="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ircular Arrow 1" o:spid="_x0000_s1026" style="position:absolute;margin-left:10.15pt;margin-top:-68.25pt;width:116.9pt;height:147.2pt;rotation:-3748328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84603,1869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" path="m422544,200667c710795,-10138,1075267,93115,1269302,440549v130446,233573,159682,537330,77505,805255l1409483,1299554r-197723,37632l1127748,1057938r60632,51998c1226332,916547,1199567,709208,1115751,547306,973086,271731,704764,197535,499304,376847l422544,200667xe" fillcolor="#4f81bd [3204]" strokecolor="white" strokeweight="3pt">
                <v:fill color2="#4f81bd [3204]" rotate="t" angle="225" colors="0 #9ab5e4;31457f #2a4d8f;1 #e1e8f5" focus="100%" type="gradient"/>
                <v:shadow on="t" color="black" opacity="24903f" origin=",.5" offset="0,.55556mm"/>
                <v:path arrowok="t" o:connecttype="custom" o:connectlocs="422544,200667;1269302,440549;1346807,1245804;1409483,1299554;1211760,1337186;1127748,1057938;1188380,1109936;1115751,547306;499304,376847;422544,200667" o:connectangles="0,0,0,0,0,0,0,0,0,0"/>
              </v:shape>
            </w:pict>
          </mc:Fallback>
        </mc:AlternateContent>
      </w:r>
    </w:p>
    <w:p w14:paraId="148E781A" w14:textId="352A757D" w:rsidR="009C1A2D" w:rsidRDefault="00FE5066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editId="79A9D9B9">
                <wp:simplePos x="0" y="0"/>
                <wp:positionH relativeFrom="column">
                  <wp:posOffset>4990565</wp:posOffset>
                </wp:positionH>
                <wp:positionV relativeFrom="paragraph">
                  <wp:posOffset>649</wp:posOffset>
                </wp:positionV>
                <wp:extent cx="786603" cy="1226422"/>
                <wp:effectExtent l="19050" t="0" r="0" b="11828"/>
                <wp:wrapNone/>
                <wp:docPr id="132" name="Circular Arrow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639252">
                          <a:off x="0" y="0"/>
                          <a:ext cx="786603" cy="1226422"/>
                        </a:xfrm>
                        <a:prstGeom prst="circularArrow">
                          <a:avLst>
                            <a:gd name="adj1" fmla="val 12631"/>
                            <a:gd name="adj2" fmla="val 943734"/>
                            <a:gd name="adj3" fmla="val 1493251"/>
                            <a:gd name="adj4" fmla="val 14787467"/>
                            <a:gd name="adj5" fmla="val 12500"/>
                          </a:avLst>
                        </a:prstGeom>
                        <a:gradFill flip="none" rotWithShape="1">
                          <a:gsLst>
                            <a:gs pos="0">
                              <a:srgbClr xmlns:a14="http://schemas.microsoft.com/office/drawing/2010/main" val="4F81BD" mc:Ignorable="">
                                <a:tint val="66000"/>
                                <a:satMod val="160000"/>
                              </a:srgbClr>
                            </a:gs>
                            <a:gs pos="48000">
                              <a:srgbClr xmlns:a14="http://schemas.microsoft.com/office/drawing/2010/main" val="4F81BD" mc:Ignorable="">
                                <a:tint val="44500"/>
                                <a:satMod val="160000"/>
                                <a:lumMod val="43000"/>
                              </a:srgbClr>
                            </a:gs>
                            <a:gs pos="100000">
                              <a:srgbClr xmlns:a14="http://schemas.microsoft.com/office/drawing/2010/main" val="4F81BD" mc:Ignorable="">
                                <a:tint val="23500"/>
                                <a:satMod val="160000"/>
                              </a:srgbClr>
                            </a:gs>
                          </a:gsLst>
                          <a:lin ang="13500000" scaled="1"/>
                          <a:tileRect/>
                        </a:gradFill>
                        <a:ln w="38100" cap="flat" cmpd="sng" algn="ctr"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xmlns:a14="http://schemas.microsoft.com/office/drawing/2010/main" val="000000" mc:Ignorable="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ircular Arrow 1" o:spid="_x0000_s1026" style="position:absolute;margin-left:392.95pt;margin-top:.05pt;width:61.95pt;height:96.55pt;rotation:11620900fd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86603,1226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" path="m193087,153676c359153,-40465,591257,42882,692513,333017v47694,136661,58390,299735,29508,449874l753018,809474r-94969,30785l603743,681456r29817,25571c645297,598920,636383,486421,608412,389629,534410,133549,355752,68582,237053,254589l193087,153676xe" fillcolor="#9ab5e4" strokecolor="white" strokeweight="3pt">
                <v:fill color2="#e1e8f5" rotate="t" angle="225" colors="0 #9ab5e4;31457f #2a4d8f;1 #e1e8f5" focus="100%" type="gradient"/>
                <v:shadow on="t" color="black" opacity="24903f" origin=",.5" offset="0,.55556mm"/>
                <v:path arrowok="t" o:connecttype="custom" o:connectlocs="193087,153676;692513,333017;722021,782891;753018,809474;658049,840259;603743,681456;633560,707027;608412,389629;237053,254589;193087,153676" o:connectangles="0,0,0,0,0,0,0,0,0,0"/>
              </v:shape>
            </w:pict>
          </mc:Fallback>
        </mc:AlternateContent>
      </w:r>
    </w:p>
    <w:p w14:paraId="53E1DAD1" w14:textId="6419B820" w:rsidR="002B144C" w:rsidRPr="009C1A2D" w:rsidRDefault="00B938D0">
      <w:pPr>
        <w:rPr>
          <w:b/>
          <w:spacing w:val="6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editId="6E3EB16B">
                <wp:simplePos x="0" y="0"/>
                <wp:positionH relativeFrom="column">
                  <wp:posOffset>2181938</wp:posOffset>
                </wp:positionH>
                <wp:positionV relativeFrom="paragraph">
                  <wp:posOffset>5177324</wp:posOffset>
                </wp:positionV>
                <wp:extent cx="348023" cy="976578"/>
                <wp:effectExtent l="0" t="276177" r="0" b="137800"/>
                <wp:wrapNone/>
                <wp:docPr id="278" name="Curved Left Arrow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235785" flipV="1">
                          <a:off x="0" y="0"/>
                          <a:ext cx="348023" cy="976578"/>
                        </a:xfrm>
                        <a:prstGeom prst="curvedLeftArrow">
                          <a:avLst>
                            <a:gd name="adj1" fmla="val 32059"/>
                            <a:gd name="adj2" fmla="val 32059"/>
                            <a:gd name="adj3" fmla="val 71528"/>
                          </a:avLst>
                        </a:prstGeom>
                        <a:solidFill>
                          <a:srgbClr xmlns:a14="http://schemas.microsoft.com/office/drawing/2010/main" val="F79646" mc:Ignorable="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xmlns:a14="http://schemas.microsoft.com/office/drawing/2010/main" val="000000" mc:Ignorable="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Left Arrow 278" o:spid="_x0000_s1026" type="#_x0000_t103" style="position:absolute;margin-left:171.8pt;margin-top:407.65pt;width:27.4pt;height:76.9pt;rotation:-7903407fd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" adj="19132,21600,15450" fillcolor="#f79646" strokecolor="window" strokeweight="3pt"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editId="4862112B">
                <wp:simplePos x="0" y="0"/>
                <wp:positionH relativeFrom="column">
                  <wp:posOffset>3019425</wp:posOffset>
                </wp:positionH>
                <wp:positionV relativeFrom="paragraph">
                  <wp:posOffset>6534785</wp:posOffset>
                </wp:positionV>
                <wp:extent cx="304800" cy="1009650"/>
                <wp:effectExtent l="28575" t="257175" r="0" b="142875"/>
                <wp:wrapNone/>
                <wp:docPr id="271" name="Curved Left Arrow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730842">
                          <a:off x="0" y="0"/>
                          <a:ext cx="304800" cy="1009650"/>
                        </a:xfrm>
                        <a:prstGeom prst="curvedLeftArrow">
                          <a:avLst>
                            <a:gd name="adj1" fmla="val 32059"/>
                            <a:gd name="adj2" fmla="val 32059"/>
                            <a:gd name="adj3" fmla="val 25000"/>
                          </a:avLst>
                        </a:prstGeom>
                        <a:solidFill>
                          <a:srgbClr xmlns:a14="http://schemas.microsoft.com/office/drawing/2010/main" val="F79646" mc:Ignorable="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xmlns:a14="http://schemas.microsoft.com/office/drawing/2010/main" val="000000" mc:Ignorable="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Left Arrow 271" o:spid="_x0000_s1026" type="#_x0000_t103" style="position:absolute;margin-left:237.75pt;margin-top:514.55pt;width:24pt;height:79.5pt;rotation:4075074fd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" adj="19510,21600,5400" fillcolor="#f79646" strokecolor="window" strokeweight="3pt"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editId="6FC38530">
                <wp:simplePos x="0" y="0"/>
                <wp:positionH relativeFrom="column">
                  <wp:posOffset>2259624</wp:posOffset>
                </wp:positionH>
                <wp:positionV relativeFrom="paragraph">
                  <wp:posOffset>2857941</wp:posOffset>
                </wp:positionV>
                <wp:extent cx="346378" cy="864749"/>
                <wp:effectExtent l="0" t="297286" r="4037" b="175486"/>
                <wp:wrapNone/>
                <wp:docPr id="274" name="Curved Left Arrow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982480" flipV="1">
                          <a:off x="0" y="0"/>
                          <a:ext cx="346378" cy="864749"/>
                        </a:xfrm>
                        <a:prstGeom prst="curvedLeftArrow">
                          <a:avLst>
                            <a:gd name="adj1" fmla="val 32059"/>
                            <a:gd name="adj2" fmla="val 32059"/>
                            <a:gd name="adj3" fmla="val 25000"/>
                          </a:avLst>
                        </a:prstGeom>
                        <a:solidFill>
                          <a:srgbClr xmlns:a14="http://schemas.microsoft.com/office/drawing/2010/main" val="F79646" mc:Ignorable="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xmlns:a14="http://schemas.microsoft.com/office/drawing/2010/main" val="000000" mc:Ignorable="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Left Arrow 274" o:spid="_x0000_s1026" type="#_x0000_t103" style="position:absolute;margin-left:177.9pt;margin-top:225.05pt;width:27.25pt;height:68.1pt;rotation:-8718997fd;flip:y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" adj="18826,21600,5400" fillcolor="#f79646" strokecolor="window" strokeweight="3pt"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editId="1FF663DE">
                <wp:simplePos x="0" y="0"/>
                <wp:positionH relativeFrom="column">
                  <wp:posOffset>3640273</wp:posOffset>
                </wp:positionH>
                <wp:positionV relativeFrom="paragraph">
                  <wp:posOffset>4039872</wp:posOffset>
                </wp:positionV>
                <wp:extent cx="304826" cy="1007307"/>
                <wp:effectExtent l="10709" t="332191" r="0" b="201183"/>
                <wp:wrapNone/>
                <wp:docPr id="268" name="Curved Left Arrow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921697">
                          <a:off x="0" y="0"/>
                          <a:ext cx="304826" cy="1007307"/>
                        </a:xfrm>
                        <a:prstGeom prst="curvedLeftArrow">
                          <a:avLst>
                            <a:gd name="adj1" fmla="val 32059"/>
                            <a:gd name="adj2" fmla="val 32059"/>
                            <a:gd name="adj3" fmla="val 25000"/>
                          </a:avLst>
                        </a:prstGeom>
                        <a:solidFill>
                          <a:srgbClr xmlns:a14="http://schemas.microsoft.com/office/drawing/2010/main" val="F79646" mc:Ignorable="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xmlns:a14="http://schemas.microsoft.com/office/drawing/2010/main" val="000000" mc:Ignorable="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Left Arrow 268" o:spid="_x0000_s1026" type="#_x0000_t103" style="position:absolute;margin-left:286.65pt;margin-top:318.1pt;width:24pt;height:79.3pt;rotation:3191272fd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" adj="19504,21600,5400" fillcolor="#f79646" strokecolor="window" strokeweight="3pt"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editId="37B3D8BE">
                <wp:simplePos x="0" y="0"/>
                <wp:positionH relativeFrom="column">
                  <wp:posOffset>3670598</wp:posOffset>
                </wp:positionH>
                <wp:positionV relativeFrom="paragraph">
                  <wp:posOffset>1250849</wp:posOffset>
                </wp:positionV>
                <wp:extent cx="381000" cy="1123950"/>
                <wp:effectExtent l="323850" t="57150" r="171450" b="0"/>
                <wp:wrapNone/>
                <wp:docPr id="265" name="Curved Left Arrow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8662">
                          <a:off x="0" y="0"/>
                          <a:ext cx="381000" cy="1123950"/>
                        </a:xfrm>
                        <a:prstGeom prst="curvedLeftArrow">
                          <a:avLst>
                            <a:gd name="adj1" fmla="val 32059"/>
                            <a:gd name="adj2" fmla="val 32059"/>
                            <a:gd name="adj3" fmla="val 25000"/>
                          </a:avLst>
                        </a:prstGeom>
                        <a:solidFill>
                          <a:srgbClr xmlns:a14="http://schemas.microsoft.com/office/drawing/2010/main" val="F79646" mc:Ignorable="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xmlns:a14="http://schemas.microsoft.com/office/drawing/2010/main" val="000000" mc:Ignorable="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Left Arrow 265" o:spid="_x0000_s1026" type="#_x0000_t103" style="position:absolute;margin-left:289pt;margin-top:98.5pt;width:30pt;height:88.5pt;rotation:2335989fd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" adj="19253,21600,5400" fillcolor="#f79646" strokecolor="window" strokeweight="3pt">
                <v:shadow on="t" color="black" opacity="24903f" origin=",.5" offset="0,.55556mm"/>
              </v:shape>
            </w:pict>
          </mc:Fallback>
        </mc:AlternateContent>
      </w:r>
      <w:r w:rsidR="002C1C9B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editId="151C5C7A">
                <wp:simplePos x="0" y="0"/>
                <wp:positionH relativeFrom="column">
                  <wp:posOffset>5238603</wp:posOffset>
                </wp:positionH>
                <wp:positionV relativeFrom="paragraph">
                  <wp:posOffset>5642151</wp:posOffset>
                </wp:positionV>
                <wp:extent cx="1632353" cy="1268793"/>
                <wp:effectExtent l="0" t="76200" r="0" b="64707"/>
                <wp:wrapNone/>
                <wp:docPr id="263" name="Oval Callout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9733">
                          <a:off x="0" y="0"/>
                          <a:ext cx="1632353" cy="1268793"/>
                        </a:xfrm>
                        <a:prstGeom prst="wedgeEllipseCallout">
                          <a:avLst>
                            <a:gd name="adj1" fmla="val -19548"/>
                            <a:gd name="adj2" fmla="val 59230"/>
                          </a:avLst>
                        </a:prstGeom>
                        <a:solidFill>
                          <a:srgbClr xmlns:a14="http://schemas.microsoft.com/office/drawing/2010/main" val="4F81BD" mc:Ignorable="">
                            <a:alpha val="87000"/>
                          </a:srgbClr>
                        </a:solidFill>
                        <a:ln w="25400" cap="flat" cmpd="sng" algn="ctr">
                          <a:solidFill>
                            <a:srgbClr xmlns:a14="http://schemas.microsoft.com/office/drawing/2010/main" val="4F81BD" mc:Ignorable="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C7AE493" w14:textId="1758DC3C" w:rsidR="002C1C9B" w:rsidRPr="009A79F9" w:rsidRDefault="00094805" w:rsidP="002C1C9B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Hah, four steam?  Someone didn’</w:t>
                            </w:r>
                            <w:r w:rsidR="00CE5A63">
                              <w:rPr>
                                <w:b/>
                                <w:sz w:val="18"/>
                                <w:szCs w:val="18"/>
                              </w:rPr>
                              <w:t>t have their iron fillings at breakfast.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263" o:spid="_x0000_s1026" type="#_x0000_t63" style="position:absolute;margin-left:412.5pt;margin-top:444.25pt;width:128.55pt;height:99.9pt;rotation:2162396fd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" adj="6578,23594" fillcolor="#4f81bd" strokecolor="#385d8a" strokeweight="2pt">
                <v:fill opacity="57054f"/>
                <v:textbox>
                  <w:txbxContent>
                    <w:p w14:paraId="4C7AE493" w14:textId="1758DC3C" w:rsidR="002C1C9B" w:rsidRPr="009A79F9" w:rsidRDefault="00094805" w:rsidP="002C1C9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Hah, four steam?  Someone didn’</w:t>
                      </w:r>
                      <w:r w:rsidR="00CE5A63">
                        <w:rPr>
                          <w:b/>
                          <w:sz w:val="18"/>
                          <w:szCs w:val="18"/>
                        </w:rPr>
                        <w:t>t have their iron fillings at breakfast.</w:t>
                      </w:r>
                    </w:p>
                  </w:txbxContent>
                </v:textbox>
              </v:shape>
            </w:pict>
          </mc:Fallback>
        </mc:AlternateContent>
      </w:r>
      <w:r w:rsidR="002C1C9B">
        <w:rPr>
          <w:noProof/>
        </w:rPr>
        <w:drawing>
          <wp:anchor distT="0" distB="0" distL="114300" distR="114300" simplePos="0" relativeHeight="251792384" behindDoc="0" locked="0" layoutInCell="1" allowOverlap="1" wp14:editId="401C29B5">
            <wp:simplePos x="0" y="0"/>
            <wp:positionH relativeFrom="column">
              <wp:posOffset>4564380</wp:posOffset>
            </wp:positionH>
            <wp:positionV relativeFrom="paragraph">
              <wp:posOffset>5194300</wp:posOffset>
            </wp:positionV>
            <wp:extent cx="1214755" cy="867410"/>
            <wp:effectExtent l="2223" t="0" r="0" b="0"/>
            <wp:wrapNone/>
            <wp:docPr id="260" name="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14755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1C9B">
        <w:rPr>
          <w:noProof/>
        </w:rPr>
        <w:drawing>
          <wp:anchor distT="0" distB="0" distL="114300" distR="114300" simplePos="0" relativeHeight="251790336" behindDoc="0" locked="0" layoutInCell="1" allowOverlap="1" wp14:editId="2F0A94AE">
            <wp:simplePos x="0" y="0"/>
            <wp:positionH relativeFrom="column">
              <wp:posOffset>4717137</wp:posOffset>
            </wp:positionH>
            <wp:positionV relativeFrom="paragraph">
              <wp:posOffset>6259195</wp:posOffset>
            </wp:positionV>
            <wp:extent cx="876300" cy="1226820"/>
            <wp:effectExtent l="0" t="0" r="0" b="0"/>
            <wp:wrapNone/>
            <wp:docPr id="259" name="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1C9B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editId="224CCC1F">
                <wp:simplePos x="0" y="0"/>
                <wp:positionH relativeFrom="column">
                  <wp:posOffset>4246245</wp:posOffset>
                </wp:positionH>
                <wp:positionV relativeFrom="paragraph">
                  <wp:posOffset>4872990</wp:posOffset>
                </wp:positionV>
                <wp:extent cx="1819275" cy="1581150"/>
                <wp:effectExtent l="0" t="0" r="0" b="0"/>
                <wp:wrapNone/>
                <wp:docPr id="92" name="Multiply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581150"/>
                        </a:xfrm>
                        <a:prstGeom prst="mathMultiply">
                          <a:avLst>
                            <a:gd name="adj1" fmla="val 7999"/>
                          </a:avLst>
                        </a:prstGeom>
                        <a:solidFill>
                          <a:srgbClr xmlns:a14="http://schemas.microsoft.com/office/drawing/2010/main" val="FF0000" mc:Ignorable="">
                            <a:alpha val="26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ultiply 92" o:spid="_x0000_s1026" style="position:absolute;margin-left:334.35pt;margin-top:383.7pt;width:143.25pt;height:124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19275,158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" path="m395461,427483r82966,-95461l909638,706791,1340848,332022r82966,95461l1006040,790575r417774,363092l1340848,1249128,909638,874359,478427,1249128r-82966,-95461l813235,790575,395461,427483xe" fillcolor="red" strokecolor="#4f81bd [3204]" strokeweight="2pt">
                <v:fill opacity="16962f"/>
                <v:path arrowok="t" o:connecttype="custom" o:connectlocs="395461,427483;478427,332022;909638,706791;1340848,332022;1423814,427483;1006040,790575;1423814,1153667;1340848,1249128;909638,874359;478427,1249128;395461,1153667;813235,790575;395461,427483" o:connectangles="0,0,0,0,0,0,0,0,0,0,0,0,0"/>
              </v:shape>
            </w:pict>
          </mc:Fallback>
        </mc:AlternateContent>
      </w:r>
      <w:r w:rsidR="009A79F9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editId="2C16A4CF">
                <wp:simplePos x="0" y="0"/>
                <wp:positionH relativeFrom="column">
                  <wp:posOffset>4164833</wp:posOffset>
                </wp:positionH>
                <wp:positionV relativeFrom="paragraph">
                  <wp:posOffset>1948934</wp:posOffset>
                </wp:positionV>
                <wp:extent cx="1131115" cy="1036826"/>
                <wp:effectExtent l="0" t="38100" r="0" b="10924"/>
                <wp:wrapNone/>
                <wp:docPr id="257" name="Oval Callout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20267" flipH="1">
                          <a:off x="0" y="0"/>
                          <a:ext cx="1131115" cy="1036826"/>
                        </a:xfrm>
                        <a:prstGeom prst="wedgeEllipseCallout">
                          <a:avLst/>
                        </a:prstGeom>
                        <a:solidFill>
                          <a:schemeClr val="accent1">
                            <a:alpha val="8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FF5BAF" w14:textId="026E42AF" w:rsidR="009A79F9" w:rsidRPr="009A79F9" w:rsidRDefault="009A79F9" w:rsidP="009A79F9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A79F9">
                              <w:rPr>
                                <w:b/>
                                <w:sz w:val="18"/>
                                <w:szCs w:val="18"/>
                              </w:rPr>
                              <w:t>Woohoo</w:t>
                            </w:r>
                            <w:proofErr w:type="spellEnd"/>
                            <w:r w:rsidRPr="009A79F9">
                              <w:rPr>
                                <w:b/>
                                <w:sz w:val="18"/>
                                <w:szCs w:val="18"/>
                              </w:rPr>
                              <w:t>! A steam vent opened 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val Callout 257" o:spid="_x0000_s1027" type="#_x0000_t63" style="position:absolute;margin-left:327.95pt;margin-top:153.45pt;width:89.05pt;height:81.65pt;rotation:2162396fd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" adj="6300,24300" fillcolor="#4f81bd [3204]" strokecolor="#4f81bd [3204]" strokeweight="2pt">
                <v:fill opacity="57054f"/>
                <v:textbox>
                  <w:txbxContent>
                    <w:p w14:paraId="73FF5BAF" w14:textId="026E42AF" w:rsidR="009A79F9" w:rsidRPr="009A79F9" w:rsidRDefault="009A79F9" w:rsidP="009A79F9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9A79F9">
                        <w:rPr>
                          <w:b/>
                          <w:sz w:val="18"/>
                          <w:szCs w:val="18"/>
                        </w:rPr>
                        <w:t>Woohoo</w:t>
                      </w:r>
                      <w:proofErr w:type="spellEnd"/>
                      <w:r w:rsidRPr="009A79F9">
                        <w:rPr>
                          <w:b/>
                          <w:sz w:val="18"/>
                          <w:szCs w:val="18"/>
                        </w:rPr>
                        <w:t>! A steam vent opened up</w:t>
                      </w:r>
                    </w:p>
                  </w:txbxContent>
                </v:textbox>
              </v:shape>
            </w:pict>
          </mc:Fallback>
        </mc:AlternateContent>
      </w:r>
      <w:r w:rsidR="009A79F9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editId="1BE09AE2">
                <wp:simplePos x="0" y="0"/>
                <wp:positionH relativeFrom="column">
                  <wp:posOffset>5719226</wp:posOffset>
                </wp:positionH>
                <wp:positionV relativeFrom="paragraph">
                  <wp:posOffset>2745266</wp:posOffset>
                </wp:positionV>
                <wp:extent cx="1358392" cy="1585779"/>
                <wp:effectExtent l="0" t="56544" r="0" b="0"/>
                <wp:wrapNone/>
                <wp:docPr id="235" name="Circular Arrow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937734">
                          <a:off x="0" y="0"/>
                          <a:ext cx="1358392" cy="1585779"/>
                        </a:xfrm>
                        <a:prstGeom prst="circularArrow">
                          <a:avLst>
                            <a:gd name="adj1" fmla="val 12631"/>
                            <a:gd name="adj2" fmla="val 943734"/>
                            <a:gd name="adj3" fmla="val 1493251"/>
                            <a:gd name="adj4" fmla="val 14787467"/>
                            <a:gd name="adj5" fmla="val 12500"/>
                          </a:avLst>
                        </a:prstGeom>
                        <a:gradFill flip="none" rotWithShape="1">
                          <a:gsLst>
                            <a:gs pos="0">
                              <a:srgbClr xmlns:a14="http://schemas.microsoft.com/office/drawing/2010/main" val="4F81BD" mc:Ignorable="">
                                <a:tint val="66000"/>
                                <a:satMod val="160000"/>
                              </a:srgbClr>
                            </a:gs>
                            <a:gs pos="48000">
                              <a:srgbClr xmlns:a14="http://schemas.microsoft.com/office/drawing/2010/main" val="4F81BD" mc:Ignorable="">
                                <a:tint val="44500"/>
                                <a:satMod val="160000"/>
                                <a:lumMod val="43000"/>
                              </a:srgbClr>
                            </a:gs>
                            <a:gs pos="100000">
                              <a:srgbClr xmlns:a14="http://schemas.microsoft.com/office/drawing/2010/main" val="4F81BD" mc:Ignorable="">
                                <a:tint val="23500"/>
                                <a:satMod val="160000"/>
                              </a:srgbClr>
                            </a:gs>
                          </a:gsLst>
                          <a:lin ang="13500000" scaled="1"/>
                          <a:tileRect/>
                        </a:gradFill>
                        <a:ln w="38100" cap="flat" cmpd="sng" algn="ctr"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xmlns:a14="http://schemas.microsoft.com/office/drawing/2010/main" val="000000" mc:Ignorable="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ircular Arrow 235" o:spid="_x0000_s1026" style="position:absolute;margin-left:450.35pt;margin-top:216.15pt;width:106.95pt;height:124.85pt;rotation:-8369238fd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358392,1585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" path="m405057,163680c658690,6924,970065,86969,1146832,354368v135165,204466,165399,480702,78761,719605l1284379,1124388r-188088,26203l1026596,903313r57132,48997c1125903,780133,1097184,592602,1007258,452972,877767,251910,653454,197046,474305,322620l405057,163680xe" fillcolor="#9ab5e4" strokecolor="white" strokeweight="3pt">
                <v:fill color2="#e1e8f5" rotate="t" angle="225" colors="0 #9ab5e4;31457f #2a4d8f;1 #e1e8f5" focus="100%" type="gradient"/>
                <v:shadow on="t" color="black" opacity="24903f" origin=",.5" offset="0,.55556mm"/>
                <v:path arrowok="t" o:connecttype="custom" o:connectlocs="405057,163680;1146832,354368;1225593,1073973;1284379,1124388;1096291,1150591;1026596,903313;1083728,952310;1007258,452972;474305,322620;405057,163680" o:connectangles="0,0,0,0,0,0,0,0,0,0"/>
              </v:shape>
            </w:pict>
          </mc:Fallback>
        </mc:AlternateContent>
      </w:r>
      <w:r w:rsidR="009A79F9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editId="266D38BE">
                <wp:simplePos x="0" y="0"/>
                <wp:positionH relativeFrom="column">
                  <wp:posOffset>5838825</wp:posOffset>
                </wp:positionH>
                <wp:positionV relativeFrom="paragraph">
                  <wp:posOffset>2630170</wp:posOffset>
                </wp:positionV>
                <wp:extent cx="295275" cy="514350"/>
                <wp:effectExtent l="0" t="0" r="9525" b="0"/>
                <wp:wrapNone/>
                <wp:docPr id="255" name="Rounded 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514350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16" o:spid="_x0000_s1026" style="position:absolute;margin-left:459.75pt;margin-top:207.1pt;width:23.25pt;height:40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" fillcolor="#bfbfbf" strokecolor="windowText" strokeweight="2pt"/>
            </w:pict>
          </mc:Fallback>
        </mc:AlternateContent>
      </w:r>
      <w:r w:rsidR="009A79F9">
        <w:rPr>
          <w:noProof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editId="3CDA94A3">
                <wp:simplePos x="0" y="0"/>
                <wp:positionH relativeFrom="column">
                  <wp:posOffset>4733925</wp:posOffset>
                </wp:positionH>
                <wp:positionV relativeFrom="paragraph">
                  <wp:posOffset>2563495</wp:posOffset>
                </wp:positionV>
                <wp:extent cx="1409700" cy="1743075"/>
                <wp:effectExtent l="0" t="0" r="0" b="9525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9700" cy="1743075"/>
                          <a:chOff x="0" y="0"/>
                          <a:chExt cx="1409700" cy="1743075"/>
                        </a:xfrm>
                      </wpg:grpSpPr>
                      <wpg:grpSp>
                        <wpg:cNvPr id="237" name="Group 104"/>
                        <wpg:cNvGrpSpPr/>
                        <wpg:grpSpPr>
                          <a:xfrm>
                            <a:off x="361950" y="76200"/>
                            <a:ext cx="1047750" cy="1085850"/>
                            <a:chOff x="0" y="-504825"/>
                            <a:chExt cx="1047750" cy="1085850"/>
                          </a:xfrm>
                        </wpg:grpSpPr>
                        <wps:wsp>
                          <wps:cNvPr id="251" name="Rounded Rectangle 122"/>
                          <wps:cNvSpPr/>
                          <wps:spPr>
                            <a:xfrm>
                              <a:off x="0" y="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Rounded Rectangle 123"/>
                          <wps:cNvSpPr/>
                          <wps:spPr>
                            <a:xfrm>
                              <a:off x="342900" y="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Rounded Rectangle 124"/>
                          <wps:cNvSpPr/>
                          <wps:spPr>
                            <a:xfrm>
                              <a:off x="752475" y="-504825"/>
                              <a:ext cx="295275" cy="514350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8" name="Group 105"/>
                        <wpg:cNvGrpSpPr/>
                        <wpg:grpSpPr>
                          <a:xfrm>
                            <a:off x="0" y="0"/>
                            <a:ext cx="1409700" cy="1743075"/>
                            <a:chOff x="0" y="0"/>
                            <a:chExt cx="1409700" cy="1743075"/>
                          </a:xfrm>
                        </wpg:grpSpPr>
                        <wps:wsp>
                          <wps:cNvPr id="244" name="Rounded Rectangle 111"/>
                          <wps:cNvSpPr/>
                          <wps:spPr>
                            <a:xfrm>
                              <a:off x="1057275" y="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9" name="Rounded Rectangle 106"/>
                          <wps:cNvSpPr/>
                          <wps:spPr>
                            <a:xfrm>
                              <a:off x="0" y="581025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0" name="Rounded Rectangle 107"/>
                          <wps:cNvSpPr/>
                          <wps:spPr>
                            <a:xfrm>
                              <a:off x="0" y="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1" name="Rounded Rectangle 108"/>
                          <wps:cNvSpPr/>
                          <wps:spPr>
                            <a:xfrm>
                              <a:off x="352425" y="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2" name="Rounded Rectangle 109"/>
                          <wps:cNvSpPr/>
                          <wps:spPr>
                            <a:xfrm>
                              <a:off x="704850" y="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3" name="Rounded Rectangle 110"/>
                          <wps:cNvSpPr/>
                          <wps:spPr>
                            <a:xfrm>
                              <a:off x="1057275" y="581025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5" name="Rounded Rectangle 112"/>
                          <wps:cNvSpPr/>
                          <wps:spPr>
                            <a:xfrm>
                              <a:off x="0" y="116205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xmlns:a14="http://schemas.microsoft.com/office/drawing/2010/main" val="C0504D" mc:Ignorable="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6" name="Rounded Rectangle 113"/>
                          <wps:cNvSpPr/>
                          <wps:spPr>
                            <a:xfrm>
                              <a:off x="361950" y="116205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xmlns:a14="http://schemas.microsoft.com/office/drawing/2010/main" val="C0504D" mc:Ignorable="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Rounded Rectangle 114"/>
                          <wps:cNvSpPr/>
                          <wps:spPr>
                            <a:xfrm>
                              <a:off x="714375" y="116205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xmlns:a14="http://schemas.microsoft.com/office/drawing/2010/main" val="C0504D" mc:Ignorable="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Rounded Rectangle 115"/>
                          <wps:cNvSpPr/>
                          <wps:spPr>
                            <a:xfrm>
                              <a:off x="57150" y="647700"/>
                              <a:ext cx="295275" cy="514350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Rounded Rectangle 116"/>
                          <wps:cNvSpPr/>
                          <wps:spPr>
                            <a:xfrm>
                              <a:off x="409575" y="66675"/>
                              <a:ext cx="295275" cy="514350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0" name="Rounded Rectangle 117"/>
                          <wps:cNvSpPr/>
                          <wps:spPr>
                            <a:xfrm>
                              <a:off x="1114425" y="1228725"/>
                              <a:ext cx="295275" cy="514350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36" o:spid="_x0000_s1026" style="position:absolute;margin-left:372.75pt;margin-top:201.85pt;width:111pt;height:137.25pt;z-index:251769856" coordsize="14097,17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">
                <v:group id="Group 104" o:spid="_x0000_s1027" style="position:absolute;left:3619;top:762;width:10478;height:10858" coordorigin=",-5048" coordsize="10477,10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roundrect id="Rounded Rectangle 122" o:spid="_x0000_s1028" style="position:absolute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Iw5cEA&#10;AADcAAAADwAAAGRycy9kb3ducmV2LnhtbESPQYvCMBSE74L/ITxhb5pWVinVKCIo7sGDVfD6bJ5t&#10;sXkpTdTuvzeC4HGYmW+Y+bIztXhQ6yrLCuJRBII4t7riQsHpuBkmIJxH1lhbJgX/5GC56PfmmGr7&#10;5AM9Ml+IAGGXooLS+yaV0uUlGXQj2xAH72pbgz7ItpC6xWeAm1qOo2gqDVYcFkpsaF1SfsvuRoH7&#10;nZz/9pcku9Q+p5Pj7d7GRqmfQbeagfDU+W/4095pBeNJDO8z4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iMOXBAAAA3AAAAA8AAAAAAAAAAAAAAAAAmAIAAGRycy9kb3du&#10;cmV2LnhtbFBLBQYAAAAABAAEAPUAAACGAwAAAAA=&#10;" fillcolor="window" strokecolor="windowText" strokeweight="2pt"/>
                  <v:roundrect id="Rounded Rectangle 123" o:spid="_x0000_s1029" style="position:absolute;left:3429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CuksEA&#10;AADcAAAADwAAAGRycy9kb3ducmV2LnhtbESPQYvCMBSE74L/ITxhb5paVinVKCIo7sGDVfD6bJ5t&#10;sXkpTdTuvzeC4HGYmW+Y+bIztXhQ6yrLCsajCARxbnXFhYLTcTNMQDiPrLG2TAr+ycFy0e/NMdX2&#10;yQd6ZL4QAcIuRQWl900qpctLMuhGtiEO3tW2Bn2QbSF1i88AN7WMo2gqDVYcFkpsaF1SfsvuRoH7&#10;nZz/9pcku9Q+p5Pj7d6OjVI/g241A+Gp89/wp73TCuJJDO8z4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wrpLBAAAA3AAAAA8AAAAAAAAAAAAAAAAAmAIAAGRycy9kb3du&#10;cmV2LnhtbFBLBQYAAAAABAAEAPUAAACGAwAAAAA=&#10;" fillcolor="window" strokecolor="windowText" strokeweight="2pt"/>
                  <v:roundrect id="Rounded Rectangle 124" o:spid="_x0000_s1030" style="position:absolute;left:7524;top:-5048;width:2953;height:51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y9KcYA&#10;AADcAAAADwAAAGRycy9kb3ducmV2LnhtbESPQWsCMRSE7wX/Q3gFbzXbtUpZjSJWoS3sQbcHj4/k&#10;dbN087JsUt3665tCweMwM98wy/XgWnGmPjSeFTxOMhDE2puGawUf1f7hGUSIyAZbz6TghwKsV6O7&#10;JRbGX/hA52OsRYJwKFCBjbErpAzaksMw8R1x8j597zAm2dfS9HhJcNfKPMvm0mHDacFiR1tL+uv4&#10;7RTsXq7XWU7vVWnfTs3TtipzrUulxvfDZgEi0hBv4f/2q1GQz6bwdyYd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y9KcYAAADcAAAADwAAAAAAAAAAAAAAAACYAgAAZHJz&#10;L2Rvd25yZXYueG1sUEsFBgAAAAAEAAQA9QAAAIsDAAAAAA==&#10;" fillcolor="#bfbfbf" strokecolor="windowText" strokeweight="2pt"/>
                </v:group>
                <v:group id="Group 105" o:spid="_x0000_s1031" style="position:absolute;width:14097;height:17430" coordsize="14097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  <v:roundrect id="Rounded Rectangle 111" o:spid="_x0000_s1032" style="position:absolute;left:10572;width:3525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wFoMQA&#10;AADcAAAADwAAAGRycy9kb3ducmV2LnhtbESPQWvCQBSE7wX/w/IEb81GSUtIXUUESz14aAz0+sw+&#10;k2D2bciuSfz3bqHQ4zAz3zDr7WRaMVDvGssKllEMgri0uuFKQXE+vKYgnEfW2FomBQ9ysN3MXtaY&#10;aTvyNw25r0SAsMtQQe19l0npypoMush2xMG72t6gD7KvpO5xDHDTylUcv0uDDYeFGjva11Te8rtR&#10;4JK3n+PpkuaX1pdUOP482aVRajGfdh8gPE3+P/zX/tIKVkkCv2fCEZ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MBaDEAAAA3AAAAA8AAAAAAAAAAAAAAAAAmAIAAGRycy9k&#10;b3ducmV2LnhtbFBLBQYAAAAABAAEAPUAAACJAwAAAAA=&#10;" fillcolor="window" strokecolor="windowText" strokeweight="2pt"/>
                  <v:roundrect id="Rounded Rectangle 106" o:spid="_x0000_s1033" style="position:absolute;top:5810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vZQ8MA&#10;AADcAAAADwAAAGRycy9kb3ducmV2LnhtbESPT4vCMBTE78J+h/AWvGnqX7Q2lWVhRQ8e7Ap7fTbP&#10;tti8lCar9dsbQfA4zMxvmGTdmVpcqXWVZQWjYQSCOLe64kLB8fdnsADhPLLG2jIpuJODdfrRSzDW&#10;9sYHuma+EAHCLkYFpfdNLKXLSzLohrYhDt7ZtgZ9kG0hdYu3ADe1HEfRXBqsOCyU2NB3Sfkl+zcK&#10;3HT2t9ufFtmp9jkdHW/2dmSU6n92XysQnjr/Dr/aW61gPFnC80w4Aj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vZQ8MAAADcAAAADwAAAAAAAAAAAAAAAACYAgAAZHJzL2Rv&#10;d25yZXYueG1sUEsFBgAAAAAEAAQA9QAAAIgDAAAAAA==&#10;" fillcolor="window" strokecolor="windowText" strokeweight="2pt"/>
                  <v:roundrect id="Rounded Rectangle 107" o:spid="_x0000_s1034" style="position:absolute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cDo70A&#10;AADcAAAADwAAAGRycy9kb3ducmV2LnhtbERPvQrCMBDeBd8hnOCmqaJSqlFEUHRwsAquZ3O2xeZS&#10;mqj17c0gOH58/4tVayrxosaVlhWMhhEI4szqknMFl/N2EINwHlljZZkUfMjBatntLDDR9s0neqU+&#10;FyGEXYIKCu/rREqXFWTQDW1NHLi7bQz6AJtc6gbfIdxUchxFM2mw5NBQYE2bgrJH+jQK3GR6PRxv&#10;cXqrfEYXx7ujHRml+r12PQfhqfV/8c+91wrGkzA/nAlH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ncDo70AAADcAAAADwAAAAAAAAAAAAAAAACYAgAAZHJzL2Rvd25yZXYu&#10;eG1sUEsFBgAAAAAEAAQA9QAAAIIDAAAAAA==&#10;" fillcolor="window" strokecolor="windowText" strokeweight="2pt"/>
                  <v:roundrect id="Rounded Rectangle 108" o:spid="_x0000_s1035" style="position:absolute;left:3524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umOMEA&#10;AADcAAAADwAAAGRycy9kb3ducmV2LnhtbESPQYvCMBSE7wv+h/AEb2ta0aVUo4ig6MGDVfD6bJ5t&#10;sXkpTdT6740g7HGYmW+Y2aIztXhQ6yrLCuJhBII4t7riQsHpuP5NQDiPrLG2TApe5GAx7/3MMNX2&#10;yQd6ZL4QAcIuRQWl900qpctLMuiGtiEO3tW2Bn2QbSF1i88AN7UcRdGfNFhxWCixoVVJ+S27GwVu&#10;PDnv9pcku9Q+p5Pjzd7GRqlBv1tOQXjq/H/4295qBaNxDJ8z4Qj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7pjjBAAAA3AAAAA8AAAAAAAAAAAAAAAAAmAIAAGRycy9kb3du&#10;cmV2LnhtbFBLBQYAAAAABAAEAPUAAACGAwAAAAA=&#10;" fillcolor="window" strokecolor="windowText" strokeweight="2pt"/>
                  <v:roundrect id="Rounded Rectangle 109" o:spid="_x0000_s1036" style="position:absolute;left:7048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k4T8QA&#10;AADcAAAADwAAAGRycy9kb3ducmV2LnhtbESPQWuDQBSE74H8h+UVeotrxIZgskoJtLSHHGqEXF/c&#10;F5W4b8XdRvvvu4VCjsPMfMPsi9n04k6j6ywrWEcxCOLa6o4bBdXpbbUF4Tyyxt4yKfghB0W+XOwx&#10;03biL7qXvhEBwi5DBa33Qyalq1sy6CI7EAfvakeDPsixkXrEKcBNL5M43kiDHYeFFgc6tFTfym+j&#10;wKUv58/jZVteel9T5fj9aNdGqeen+XUHwtPsH+H/9odWkKQJ/J0JR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pOE/EAAAA3AAAAA8AAAAAAAAAAAAAAAAAmAIAAGRycy9k&#10;b3ducmV2LnhtbFBLBQYAAAAABAAEAPUAAACJAwAAAAA=&#10;" fillcolor="window" strokecolor="windowText" strokeweight="2pt"/>
                  <v:roundrect id="Rounded Rectangle 110" o:spid="_x0000_s1037" style="position:absolute;left:10572;top:5810;width:3525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d1MQA&#10;AADcAAAADwAAAGRycy9kb3ducmV2LnhtbESPQWvCQBSE7wX/w/IEb3VjTEVS1yBCRQ85NAZ6fWZf&#10;k9Ds25Ddavrvu4LgcZiZb5hNNppOXGlwrWUFi3kEgriyuuVaQXn+eF2DcB5ZY2eZFPyRg2w7edlg&#10;qu2NP+la+FoECLsUFTTe96mUrmrIoJvbnjh433Yw6IMcaqkHvAW46WQcRStpsOWw0GBP+4aqn+LX&#10;KHDJ29cpv6yLS+crKh0fcrswSs2m4+4dhKfRP8OP9lEriJMl3M+EIy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lndTEAAAA3AAAAA8AAAAAAAAAAAAAAAAAmAIAAGRycy9k&#10;b3ducmV2LnhtbFBLBQYAAAAABAAEAPUAAACJAwAAAAA=&#10;" fillcolor="window" strokecolor="windowText" strokeweight="2pt"/>
                  <v:roundrect id="Rounded Rectangle 112" o:spid="_x0000_s1038" style="position:absolute;top:11620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LyF8UA&#10;AADcAAAADwAAAGRycy9kb3ducmV2LnhtbESPT2vCQBTE74LfYXlCb7oxGElTV9GCUOih+AfPr9ln&#10;kpp9G7LbJH77bkHwOMzMb5jVZjC16Kh1lWUF81kEgji3uuJCwfm0n6YgnEfWWFsmBXdysFmPRyvM&#10;tO35QN3RFyJA2GWooPS+yaR0eUkG3cw2xMG72tagD7ItpG6xD3BTyziKltJgxWGhxIbeS8pvx1+j&#10;ID1fu5/v16/7rq/i5vS5TIqLTpR6mQzbNxCeBv8MP9ofWkG8SOD/TD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8vIXxQAAANwAAAAPAAAAAAAAAAAAAAAAAJgCAABkcnMv&#10;ZG93bnJldi54bWxQSwUGAAAAAAQABAD1AAAAigMAAAAA&#10;" fillcolor="window" strokecolor="#c0504d" strokeweight="2pt"/>
                  <v:roundrect id="Rounded Rectangle 113" o:spid="_x0000_s1039" style="position:absolute;left:3619;top:11620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BsYMUA&#10;AADcAAAADwAAAGRycy9kb3ducmV2LnhtbESPT2vCQBTE74LfYXlCb7oxaEhTV9GCUOih+AfPr9ln&#10;kpp9G7LbJH77bkHwOMzMb5jVZjC16Kh1lWUF81kEgji3uuJCwfm0n6YgnEfWWFsmBXdysFmPRyvM&#10;tO35QN3RFyJA2GWooPS+yaR0eUkG3cw2xMG72tagD7ItpG6xD3BTyziKEmmw4rBQYkPvJeW3469R&#10;kJ6v3c/369d911dxc/pMlsVFL5V6mQzbNxCeBv8MP9ofWkG8SOD/TD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IGxgxQAAANwAAAAPAAAAAAAAAAAAAAAAAJgCAABkcnMv&#10;ZG93bnJldi54bWxQSwUGAAAAAAQABAD1AAAAigMAAAAA&#10;" fillcolor="window" strokecolor="#c0504d" strokeweight="2pt"/>
                  <v:roundrect id="Rounded Rectangle 114" o:spid="_x0000_s1040" style="position:absolute;left:7143;top:11620;width:3525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zJ+8UA&#10;AADcAAAADwAAAGRycy9kb3ducmV2LnhtbESPW2vCQBSE3wX/w3IE33Rj8NbUVWxBEPpQvNDn0+wx&#10;iWbPhuyaxH/vFgo+DjPzDbPadKYUDdWusKxgMo5AEKdWF5wpOJ92oyUI55E1lpZJwYMcbNb93goT&#10;bVs+UHP0mQgQdgkqyL2vEildmpNBN7YVcfAutjbog6wzqWtsA9yUMo6iuTRYcFjIsaLPnNLb8W4U&#10;LM+X5vr79v34aIu4On3NZ9mPnik1HHTbdxCeOv8K/7f3WkE8XcDfmXAE5Po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Mn7xQAAANwAAAAPAAAAAAAAAAAAAAAAAJgCAABkcnMv&#10;ZG93bnJldi54bWxQSwUGAAAAAAQABAD1AAAAigMAAAAA&#10;" fillcolor="window" strokecolor="#c0504d" strokeweight="2pt"/>
                  <v:roundrect id="Rounded Rectangle 115" o:spid="_x0000_s1041" style="position:absolute;left:571;top:6477;width:2953;height:51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G5hcMA&#10;AADcAAAADwAAAGRycy9kb3ducmV2LnhtbERPTWvCMBi+D/YfwjvwNlOLG9IZRfwAJ/Sg9bDjS/Ku&#10;KWvelCZq569fDsKOD8/3fDm4VlypD41nBZNxBoJYe9NwreBc7V5nIEJENth6JgW/FGC5eH6aY2H8&#10;jY90PcVapBAOBSqwMXaFlEFbchjGviNO3LfvHcYE+1qaHm8p3LUyz7J36bDh1GCxo7Ul/XO6OAXb&#10;zf3+ltOhKu3nVzNdV2WudanU6GVYfYCINMR/8cO9NwryaVqbzq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G5hcMAAADcAAAADwAAAAAAAAAAAAAAAACYAgAAZHJzL2Rv&#10;d25yZXYueG1sUEsFBgAAAAAEAAQA9QAAAIgDAAAAAA==&#10;" fillcolor="#bfbfbf" strokecolor="windowText" strokeweight="2pt"/>
                  <v:roundrect id="Rounded Rectangle 116" o:spid="_x0000_s1042" style="position:absolute;left:4095;top:666;width:2953;height:51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0cHsYA&#10;AADcAAAADwAAAGRycy9kb3ducmV2LnhtbESPQWsCMRSE74X+h/AK3mq2iy11NUqxCm1hD3U9eHwk&#10;z83i5mXZpLr665tCweMwM98w8+XgWnGiPjSeFTyNMxDE2puGawW7avP4CiJEZIOtZ1JwoQDLxf3d&#10;HAvjz/xNp22sRYJwKFCBjbErpAzaksMw9h1x8g6+dxiT7GtpejwnuGtlnmUv0mHDacFiRytL+rj9&#10;cQrW79frc05fVWk/981kVZW51qVSo4fhbQYi0hBv4f/2h1GQT6bwdyYd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0cHsYAAADcAAAADwAAAAAAAAAAAAAAAACYAgAAZHJz&#10;L2Rvd25yZXYueG1sUEsFBgAAAAAEAAQA9QAAAIsDAAAAAA==&#10;" fillcolor="#bfbfbf" strokecolor="windowText" strokeweight="2pt"/>
                  <v:roundrect id="Rounded Rectangle 117" o:spid="_x0000_s1043" style="position:absolute;left:11144;top:12287;width:2953;height:51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jXsIA&#10;AADcAAAADwAAAGRycy9kb3ducmV2LnhtbERPz2vCMBS+C/sfwhvspunKHFKNMtwGOuhB68HjI3k2&#10;xealNJlW/3pzGOz48f1erAbXigv1ofGs4HWSgSDW3jRcKzhU3+MZiBCRDbaeScGNAqyWT6MFFsZf&#10;eUeXfaxFCuFQoAIbY1dIGbQlh2HiO+LEnXzvMCbY19L0eE3hrpV5lr1Lhw2nBosdrS3p8/7XKfj6&#10;vN+nOf1Upd0em7d1VeZal0q9PA8fcxCRhvgv/nNvjIJ8muanM+k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XiNewgAAANwAAAAPAAAAAAAAAAAAAAAAAJgCAABkcnMvZG93&#10;bnJldi54bWxQSwUGAAAAAAQABAD1AAAAhwMAAAAA&#10;" fillcolor="#bfbfbf" strokecolor="windowText" strokeweight="2pt"/>
                </v:group>
              </v:group>
            </w:pict>
          </mc:Fallback>
        </mc:AlternateContent>
      </w:r>
      <w:r w:rsidR="009A79F9">
        <w:rPr>
          <w:noProof/>
        </w:rPr>
        <w:drawing>
          <wp:anchor distT="0" distB="0" distL="114300" distR="114300" simplePos="0" relativeHeight="251782144" behindDoc="0" locked="0" layoutInCell="1" allowOverlap="1" wp14:editId="0A064B5F">
            <wp:simplePos x="0" y="0"/>
            <wp:positionH relativeFrom="column">
              <wp:posOffset>5535930</wp:posOffset>
            </wp:positionH>
            <wp:positionV relativeFrom="paragraph">
              <wp:posOffset>3944620</wp:posOffset>
            </wp:positionV>
            <wp:extent cx="721995" cy="1000125"/>
            <wp:effectExtent l="0" t="0" r="0" b="0"/>
            <wp:wrapNone/>
            <wp:docPr id="41" name="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99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9F9" w:rsidRPr="009A79F9">
        <w:rPr>
          <w:b/>
          <w:spacing w:val="6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editId="60CC05EE">
                <wp:simplePos x="0" y="0"/>
                <wp:positionH relativeFrom="column">
                  <wp:posOffset>5438775</wp:posOffset>
                </wp:positionH>
                <wp:positionV relativeFrom="paragraph">
                  <wp:posOffset>1982470</wp:posOffset>
                </wp:positionV>
                <wp:extent cx="352425" cy="581025"/>
                <wp:effectExtent l="0" t="0" r="9525" b="9525"/>
                <wp:wrapNone/>
                <wp:docPr id="216" name="Rounded 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07" o:spid="_x0000_s1026" style="position:absolute;margin-left:428.25pt;margin-top:156.1pt;width:27.75pt;height:45.7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" fillcolor="window" strokecolor="windowText" strokeweight="2pt"/>
            </w:pict>
          </mc:Fallback>
        </mc:AlternateContent>
      </w:r>
      <w:r w:rsidR="009A79F9" w:rsidRPr="009A79F9">
        <w:rPr>
          <w:b/>
          <w:spacing w:val="6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editId="32472CAC">
                <wp:simplePos x="0" y="0"/>
                <wp:positionH relativeFrom="column">
                  <wp:posOffset>5086350</wp:posOffset>
                </wp:positionH>
                <wp:positionV relativeFrom="paragraph">
                  <wp:posOffset>1982470</wp:posOffset>
                </wp:positionV>
                <wp:extent cx="352425" cy="581025"/>
                <wp:effectExtent l="0" t="0" r="9525" b="9525"/>
                <wp:wrapNone/>
                <wp:docPr id="218" name="Rounded 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08" o:spid="_x0000_s1026" style="position:absolute;margin-left:400.5pt;margin-top:156.1pt;width:27.75pt;height:45.7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" fillcolor="window" strokecolor="windowText" strokeweight="2pt"/>
            </w:pict>
          </mc:Fallback>
        </mc:AlternateContent>
      </w:r>
      <w:r w:rsidR="009A79F9" w:rsidRPr="009A79F9">
        <w:rPr>
          <w:b/>
          <w:spacing w:val="6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editId="7A68BFE0">
                <wp:simplePos x="0" y="0"/>
                <wp:positionH relativeFrom="column">
                  <wp:posOffset>4724400</wp:posOffset>
                </wp:positionH>
                <wp:positionV relativeFrom="paragraph">
                  <wp:posOffset>1982470</wp:posOffset>
                </wp:positionV>
                <wp:extent cx="352425" cy="581025"/>
                <wp:effectExtent l="0" t="0" r="9525" b="9525"/>
                <wp:wrapNone/>
                <wp:docPr id="220" name="Rounded 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09" o:spid="_x0000_s1026" style="position:absolute;margin-left:372pt;margin-top:156.1pt;width:27.75pt;height:45.7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" fillcolor="window" strokecolor="windowText" strokeweight="2pt"/>
            </w:pict>
          </mc:Fallback>
        </mc:AlternateContent>
      </w:r>
      <w:r w:rsidR="009A79F9" w:rsidRPr="009A79F9">
        <w:rPr>
          <w:b/>
          <w:spacing w:val="6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editId="62923E57">
                <wp:simplePos x="0" y="0"/>
                <wp:positionH relativeFrom="column">
                  <wp:posOffset>5781675</wp:posOffset>
                </wp:positionH>
                <wp:positionV relativeFrom="paragraph">
                  <wp:posOffset>1982470</wp:posOffset>
                </wp:positionV>
                <wp:extent cx="352425" cy="581025"/>
                <wp:effectExtent l="0" t="0" r="9525" b="9525"/>
                <wp:wrapNone/>
                <wp:docPr id="222" name="Rounded 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11" o:spid="_x0000_s1026" style="position:absolute;margin-left:455.25pt;margin-top:156.1pt;width:27.75pt;height:45.7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" fillcolor="window" strokecolor="windowText" strokeweight="2pt"/>
            </w:pict>
          </mc:Fallback>
        </mc:AlternateContent>
      </w:r>
      <w:r w:rsidR="009A79F9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editId="05970910">
                <wp:simplePos x="0" y="0"/>
                <wp:positionH relativeFrom="column">
                  <wp:posOffset>6257925</wp:posOffset>
                </wp:positionH>
                <wp:positionV relativeFrom="paragraph">
                  <wp:posOffset>1982470</wp:posOffset>
                </wp:positionV>
                <wp:extent cx="352425" cy="581025"/>
                <wp:effectExtent l="0" t="0" r="9525" b="9525"/>
                <wp:wrapNone/>
                <wp:docPr id="214" name="Rounded 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810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11" o:spid="_x0000_s1026" style="position:absolute;margin-left:492.75pt;margin-top:156.1pt;width:27.75pt;height:45.7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" fillcolor="white [3201]" strokecolor="#9bbb59 [3206]" strokeweight="2pt"/>
            </w:pict>
          </mc:Fallback>
        </mc:AlternateContent>
      </w:r>
      <w:r w:rsidR="009A79F9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editId="0E43597F">
                <wp:simplePos x="0" y="0"/>
                <wp:positionH relativeFrom="column">
                  <wp:posOffset>6257925</wp:posOffset>
                </wp:positionH>
                <wp:positionV relativeFrom="paragraph">
                  <wp:posOffset>3154045</wp:posOffset>
                </wp:positionV>
                <wp:extent cx="352425" cy="581025"/>
                <wp:effectExtent l="0" t="0" r="9525" b="9525"/>
                <wp:wrapNone/>
                <wp:docPr id="212" name="Rounded 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810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11" o:spid="_x0000_s1026" style="position:absolute;margin-left:492.75pt;margin-top:248.35pt;width:27.75pt;height:45.7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" fillcolor="white [3201]" strokecolor="#9bbb59 [3206]" strokeweight="2pt"/>
            </w:pict>
          </mc:Fallback>
        </mc:AlternateContent>
      </w:r>
      <w:r w:rsidR="00FE5066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editId="48CD16D5">
                <wp:simplePos x="0" y="0"/>
                <wp:positionH relativeFrom="column">
                  <wp:posOffset>6257925</wp:posOffset>
                </wp:positionH>
                <wp:positionV relativeFrom="paragraph">
                  <wp:posOffset>2563495</wp:posOffset>
                </wp:positionV>
                <wp:extent cx="352425" cy="581025"/>
                <wp:effectExtent l="0" t="0" r="9525" b="9525"/>
                <wp:wrapNone/>
                <wp:docPr id="210" name="Rounded 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810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11" o:spid="_x0000_s1026" style="position:absolute;margin-left:492.75pt;margin-top:201.85pt;width:27.75pt;height:45.7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" fillcolor="white [3201]" strokecolor="#9bbb59 [3206]" strokeweight="2pt"/>
            </w:pict>
          </mc:Fallback>
        </mc:AlternateContent>
      </w:r>
      <w:r w:rsidR="00FE5066">
        <w:rPr>
          <w:noProof/>
        </w:rPr>
        <mc:AlternateContent>
          <mc:Choice Requires="wps">
            <w:drawing>
              <wp:anchor distT="0" distB="0" distL="114300" distR="114300" simplePos="0" relativeHeight="251768831" behindDoc="0" locked="0" layoutInCell="1" allowOverlap="1" wp14:editId="03A2E3EA">
                <wp:simplePos x="0" y="0"/>
                <wp:positionH relativeFrom="column">
                  <wp:posOffset>5791200</wp:posOffset>
                </wp:positionH>
                <wp:positionV relativeFrom="paragraph">
                  <wp:posOffset>3725545</wp:posOffset>
                </wp:positionV>
                <wp:extent cx="352425" cy="581025"/>
                <wp:effectExtent l="0" t="0" r="9525" b="9525"/>
                <wp:wrapNone/>
                <wp:docPr id="208" name="Rounded 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xmlns:a14="http://schemas.microsoft.com/office/drawing/2010/main" val="C0504D" mc:Ignorable="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14" o:spid="_x0000_s1026" style="position:absolute;margin-left:456pt;margin-top:293.35pt;width:27.75pt;height:45.75pt;z-index:25176883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" fillcolor="window" strokecolor="#c0504d" strokeweight="2pt"/>
            </w:pict>
          </mc:Fallback>
        </mc:AlternateContent>
      </w:r>
      <w:r w:rsidR="00FE5066">
        <w:rPr>
          <w:noProof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editId="133F3B82">
                <wp:simplePos x="0" y="0"/>
                <wp:positionH relativeFrom="column">
                  <wp:posOffset>5335294</wp:posOffset>
                </wp:positionH>
                <wp:positionV relativeFrom="paragraph">
                  <wp:posOffset>142989</wp:posOffset>
                </wp:positionV>
                <wp:extent cx="722606" cy="1100976"/>
                <wp:effectExtent l="0" t="0" r="1294" b="3924"/>
                <wp:wrapNone/>
                <wp:docPr id="131" name="Gro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2606" cy="1100976"/>
                          <a:chOff x="0" y="0"/>
                          <a:chExt cx="1038225" cy="1666875"/>
                        </a:xfrm>
                      </wpg:grpSpPr>
                      <wps:wsp>
                        <wps:cNvPr id="130" name="Rounded Rectangle 130"/>
                        <wps:cNvSpPr/>
                        <wps:spPr>
                          <a:xfrm>
                            <a:off x="0" y="0"/>
                            <a:ext cx="1038225" cy="1666875"/>
                          </a:xfrm>
                          <a:prstGeom prst="roundRect">
                            <a:avLst/>
                          </a:prstGeom>
                          <a:pattFill prst="dkUpDiag">
                            <a:fgClr>
                              <a:srgbClr xmlns:a14="http://schemas.microsoft.com/office/drawing/2010/main" val="FFC000" mc:Ignorable=""/>
                            </a:fgClr>
                            <a:bgClr>
                              <a:schemeClr val="bg1"/>
                            </a:bgClr>
                          </a:patt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Text Box 135"/>
                        <wps:cNvSpPr txBox="1"/>
                        <wps:spPr>
                          <a:xfrm rot="2605977">
                            <a:off x="114300" y="533400"/>
                            <a:ext cx="853056" cy="48867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F98E44" w14:textId="2EAC40DE" w:rsidR="001C47D7" w:rsidRPr="001C47D7" w:rsidRDefault="001C47D7" w:rsidP="001C47D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14:glow w14:rad="63500">
                                    <w14:schemeClr w14:val="accent1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</w:pPr>
                              <w:proofErr w:type="spellStart"/>
                              <w:r w:rsidRPr="00FE5066">
                                <w:rPr>
                                  <w:b/>
                                  <w:sz w:val="24"/>
                                  <w:szCs w:val="24"/>
                                  <w14:glow w14:rad="63500">
                                    <w14:schemeClr w14:val="accent1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  <w:t>Dra</w:t>
                              </w:r>
                              <w:r w:rsidR="00FE5066">
                                <w:rPr>
                                  <w:b/>
                                  <w:sz w:val="24"/>
                                  <w:szCs w:val="24"/>
                                  <w14:glow w14:rad="63500">
                                    <w14:schemeClr w14:val="accent1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  <w:t>w</w:t>
                              </w:r>
                              <w:r w:rsidRPr="001C47D7">
                                <w:rPr>
                                  <w:b/>
                                  <w:sz w:val="44"/>
                                  <w:szCs w:val="44"/>
                                  <w14:glow w14:rad="63500">
                                    <w14:schemeClr w14:val="accent1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  <w:t>w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1" o:spid="_x0000_s1028" style="position:absolute;margin-left:420.1pt;margin-top:11.25pt;width:56.9pt;height:86.7pt;z-index:251764736" coordsize="10382,16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">
                <v:roundrect id="Rounded Rectangle 130" o:spid="_x0000_s1029" style="position:absolute;width:10382;height:166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j2psQA&#10;AADcAAAADwAAAGRycy9kb3ducmV2LnhtbESPT2vDMAzF74V9B6PBbq3TP4yS1QkjdNDT6NoedhSx&#10;FofGcrC9Nvv202Gwm8R7eu+nXT35Qd0opj6wgeWiAEXcBttzZ+ByfptvQaWMbHEITAZ+KEFdPcx2&#10;WNpw5w+6nXKnJIRTiQZczmOpdWodeUyLMBKL9hWixyxr7LSNeJdwP+hVUTxrjz1Lg8ORGkft9fTt&#10;DfSf3G7258v7dByHa7PcNj66xpinx+n1BVSmKf+b/64PVvDXgi/PyAS6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49qbEAAAA3AAAAA8AAAAAAAAAAAAAAAAAmAIAAGRycy9k&#10;b3ducmV2LnhtbFBLBQYAAAAABAAEAPUAAACJAwAAAAA=&#10;" fillcolor="#ffc000" strokecolor="black [3213]" strokeweight="2pt">
                  <v:fill r:id="rId14" o:title="" color2="white [3212]" type="pattern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5" o:spid="_x0000_s1030" type="#_x0000_t202" style="position:absolute;left:1143;top:5334;width:8530;height:4886;rotation:284642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lw48MA&#10;AADcAAAADwAAAGRycy9kb3ducmV2LnhtbERPS2sCMRC+F/wPYQRvNeujWlajqCj0olhbweOQjLur&#10;m8myibr996ZQ6G0+vudM540txZ1qXzhW0OsmIIi1MwVnCr6/Nq/vIHxANlg6JgU/5GE+a71MMTXu&#10;wZ90P4RMxBD2KSrIQ6hSKb3OyaLvuoo4cmdXWwwR1pk0NT5iuC1lP0lG0mLBsSHHilY56evhZhU0&#10;azOsjn293a/H42tW7PTycvJKddrNYgIiUBP+xX/uDxPnD97g95l4gZ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lw48MAAADcAAAADwAAAAAAAAAAAAAAAACYAgAAZHJzL2Rv&#10;d25yZXYueG1sUEsFBgAAAAAEAAQA9QAAAIgDAAAAAA==&#10;" filled="f" stroked="f" strokeweight=".5pt">
                  <v:textbox>
                    <w:txbxContent>
                      <w:p w14:paraId="3CF98E44" w14:textId="2EAC40DE" w:rsidR="001C47D7" w:rsidRPr="001C47D7" w:rsidRDefault="001C47D7" w:rsidP="001C47D7">
                        <w:pPr>
                          <w:jc w:val="center"/>
                          <w:rPr>
                            <w:b/>
                            <w:sz w:val="44"/>
                            <w:szCs w:val="44"/>
                            <w14:glow w14:rad="63500">
                              <w14:schemeClr w14:val="accent1">
                                <w14:alpha w14:val="60000"/>
                                <w14:satMod w14:val="175000"/>
                              </w14:schemeClr>
                            </w14:glow>
                          </w:rPr>
                        </w:pPr>
                        <w:proofErr w:type="spellStart"/>
                        <w:r w:rsidRPr="00FE5066">
                          <w:rPr>
                            <w:b/>
                            <w:sz w:val="24"/>
                            <w:szCs w:val="24"/>
                            <w14:glow w14:rad="63500">
                              <w14:schemeClr w14:val="accent1">
                                <w14:alpha w14:val="60000"/>
                                <w14:satMod w14:val="175000"/>
                              </w14:schemeClr>
                            </w14:glow>
                          </w:rPr>
                          <w:t>Dra</w:t>
                        </w:r>
                        <w:r w:rsidR="00FE5066">
                          <w:rPr>
                            <w:b/>
                            <w:sz w:val="24"/>
                            <w:szCs w:val="24"/>
                            <w14:glow w14:rad="63500">
                              <w14:schemeClr w14:val="accent1">
                                <w14:alpha w14:val="60000"/>
                                <w14:satMod w14:val="175000"/>
                              </w14:schemeClr>
                            </w14:glow>
                          </w:rPr>
                          <w:t>w</w:t>
                        </w:r>
                        <w:r w:rsidRPr="001C47D7">
                          <w:rPr>
                            <w:b/>
                            <w:sz w:val="44"/>
                            <w:szCs w:val="44"/>
                            <w14:glow w14:rad="63500">
                              <w14:schemeClr w14:val="accent1">
                                <w14:alpha w14:val="60000"/>
                                <w14:satMod w14:val="175000"/>
                              </w14:schemeClr>
                            </w14:glow>
                          </w:rPr>
                          <w:t>w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FE5066" w:rsidRPr="00076228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editId="56C025F6">
                <wp:simplePos x="0" y="0"/>
                <wp:positionH relativeFrom="column">
                  <wp:posOffset>504825</wp:posOffset>
                </wp:positionH>
                <wp:positionV relativeFrom="paragraph">
                  <wp:posOffset>5106670</wp:posOffset>
                </wp:positionV>
                <wp:extent cx="352425" cy="581025"/>
                <wp:effectExtent l="0" t="0" r="9525" b="9525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xmlns:a14="http://schemas.microsoft.com/office/drawing/2010/main" val="C0504D" mc:Ignorable="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2" o:spid="_x0000_s1026" style="position:absolute;margin-left:39.75pt;margin-top:402.1pt;width:27.75pt;height:45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" fillcolor="window" strokecolor="#c0504d" strokeweight="2pt"/>
            </w:pict>
          </mc:Fallback>
        </mc:AlternateContent>
      </w:r>
      <w:r w:rsidR="00FE5066">
        <w:rPr>
          <w:noProof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editId="247D23F0">
                <wp:simplePos x="0" y="0"/>
                <wp:positionH relativeFrom="column">
                  <wp:posOffset>-561975</wp:posOffset>
                </wp:positionH>
                <wp:positionV relativeFrom="paragraph">
                  <wp:posOffset>3944620</wp:posOffset>
                </wp:positionV>
                <wp:extent cx="1409700" cy="1743075"/>
                <wp:effectExtent l="0" t="0" r="0" b="9525"/>
                <wp:wrapNone/>
                <wp:docPr id="74" name="Group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9700" cy="1743075"/>
                          <a:chOff x="0" y="0"/>
                          <a:chExt cx="1409700" cy="1743075"/>
                        </a:xfrm>
                      </wpg:grpSpPr>
                      <wpg:grpSp>
                        <wpg:cNvPr id="104" name="Group 104"/>
                        <wpg:cNvGrpSpPr/>
                        <wpg:grpSpPr>
                          <a:xfrm>
                            <a:off x="361950" y="581025"/>
                            <a:ext cx="695325" cy="581025"/>
                            <a:chOff x="0" y="0"/>
                            <a:chExt cx="695325" cy="581025"/>
                          </a:xfrm>
                        </wpg:grpSpPr>
                        <wps:wsp>
                          <wps:cNvPr id="122" name="Rounded Rectangle 122"/>
                          <wps:cNvSpPr/>
                          <wps:spPr>
                            <a:xfrm>
                              <a:off x="0" y="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" name="Rounded Rectangle 123"/>
                          <wps:cNvSpPr/>
                          <wps:spPr>
                            <a:xfrm>
                              <a:off x="342900" y="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" name="Rounded Rectangle 124"/>
                          <wps:cNvSpPr/>
                          <wps:spPr>
                            <a:xfrm>
                              <a:off x="390525" y="66675"/>
                              <a:ext cx="295275" cy="514350"/>
                            </a:xfrm>
                            <a:prstGeom prst="round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 w="2540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5" name="Group 105"/>
                        <wpg:cNvGrpSpPr/>
                        <wpg:grpSpPr>
                          <a:xfrm>
                            <a:off x="0" y="0"/>
                            <a:ext cx="1409700" cy="1743075"/>
                            <a:chOff x="0" y="0"/>
                            <a:chExt cx="1409700" cy="1743075"/>
                          </a:xfrm>
                        </wpg:grpSpPr>
                        <wps:wsp>
                          <wps:cNvPr id="106" name="Rounded Rectangle 106"/>
                          <wps:cNvSpPr/>
                          <wps:spPr>
                            <a:xfrm>
                              <a:off x="0" y="581025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Rounded Rectangle 107"/>
                          <wps:cNvSpPr/>
                          <wps:spPr>
                            <a:xfrm>
                              <a:off x="0" y="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Rounded Rectangle 108"/>
                          <wps:cNvSpPr/>
                          <wps:spPr>
                            <a:xfrm>
                              <a:off x="352425" y="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Rounded Rectangle 109"/>
                          <wps:cNvSpPr/>
                          <wps:spPr>
                            <a:xfrm>
                              <a:off x="704850" y="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Rounded Rectangle 110"/>
                          <wps:cNvSpPr/>
                          <wps:spPr>
                            <a:xfrm>
                              <a:off x="1057275" y="581025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Rounded Rectangle 111"/>
                          <wps:cNvSpPr/>
                          <wps:spPr>
                            <a:xfrm>
                              <a:off x="1057275" y="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Rounded Rectangle 112"/>
                          <wps:cNvSpPr/>
                          <wps:spPr>
                            <a:xfrm>
                              <a:off x="0" y="116205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xmlns:a14="http://schemas.microsoft.com/office/drawing/2010/main" val="C0504D" mc:Ignorable="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Rounded Rectangle 113"/>
                          <wps:cNvSpPr/>
                          <wps:spPr>
                            <a:xfrm>
                              <a:off x="361950" y="116205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xmlns:a14="http://schemas.microsoft.com/office/drawing/2010/main" val="C0504D" mc:Ignorable="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Rounded Rectangle 114"/>
                          <wps:cNvSpPr/>
                          <wps:spPr>
                            <a:xfrm>
                              <a:off x="714375" y="1162050"/>
                              <a:ext cx="352425" cy="58102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xmlns:a14="http://schemas.microsoft.com/office/drawing/2010/main" val="C0504D" mc:Ignorable="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Rounded Rectangle 115"/>
                          <wps:cNvSpPr/>
                          <wps:spPr>
                            <a:xfrm>
                              <a:off x="57150" y="647700"/>
                              <a:ext cx="295275" cy="514350"/>
                            </a:xfrm>
                            <a:prstGeom prst="round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 w="2540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Rounded Rectangle 116"/>
                          <wps:cNvSpPr/>
                          <wps:spPr>
                            <a:xfrm>
                              <a:off x="409575" y="647700"/>
                              <a:ext cx="295275" cy="514350"/>
                            </a:xfrm>
                            <a:prstGeom prst="round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 w="2540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Rounded Rectangle 117"/>
                          <wps:cNvSpPr/>
                          <wps:spPr>
                            <a:xfrm>
                              <a:off x="1114425" y="1228725"/>
                              <a:ext cx="295275" cy="514350"/>
                            </a:xfrm>
                            <a:prstGeom prst="round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 w="25400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Up Arrow 118"/>
                          <wps:cNvSpPr/>
                          <wps:spPr>
                            <a:xfrm>
                              <a:off x="114300" y="476250"/>
                              <a:ext cx="183254" cy="266700"/>
                            </a:xfrm>
                            <a:prstGeom prst="up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Up Arrow 119"/>
                          <wps:cNvSpPr/>
                          <wps:spPr>
                            <a:xfrm>
                              <a:off x="447675" y="476250"/>
                              <a:ext cx="180975" cy="266700"/>
                            </a:xfrm>
                            <a:prstGeom prst="up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Up Arrow 120"/>
                          <wps:cNvSpPr/>
                          <wps:spPr>
                            <a:xfrm rot="5400000">
                              <a:off x="990600" y="704850"/>
                              <a:ext cx="180975" cy="266700"/>
                            </a:xfrm>
                            <a:prstGeom prst="up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Up Arrow 121"/>
                          <wps:cNvSpPr/>
                          <wps:spPr>
                            <a:xfrm rot="16200000">
                              <a:off x="981075" y="1295400"/>
                              <a:ext cx="180975" cy="266700"/>
                            </a:xfrm>
                            <a:prstGeom prst="up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03" o:spid="_x0000_s1026" style="position:absolute;margin-left:-44.25pt;margin-top:310.6pt;width:111pt;height:137.25pt;z-index:251752448" coordsize="14097,17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">
                <v:group id="Group 104" o:spid="_x0000_s1027" style="position:absolute;left:3619;top:5810;width:6953;height:5810" coordsize="6953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<v:roundrect id="Rounded Rectangle 122" o:spid="_x0000_s1028" style="position:absolute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O8k8EA&#10;AADcAAAADwAAAGRycy9kb3ducmV2LnhtbERPTWuDQBC9F/oflinkVtdIG8RklVBoaA8eaoVeJ+5E&#10;Je6suJto/n23UMhtHu9zdsViBnGlyfWWFayjGARxY3XPrYL6+/05BeE8ssbBMim4kYMif3zYYabt&#10;zF90rXwrQgi7DBV03o+ZlK7pyKCL7EgcuJOdDPoAp1bqCecQbgaZxPFGGuw5NHQ40ltHzbm6GAXu&#10;5fXnszym1XHwDdWOD6VdG6VWT8t+C8LT4u/if/eHDvOTBP6eCRfI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TvJPBAAAA3AAAAA8AAAAAAAAAAAAAAAAAmAIAAGRycy9kb3du&#10;cmV2LnhtbFBLBQYAAAAABAAEAPUAAACGAwAAAAA=&#10;" fillcolor="window" strokecolor="windowText" strokeweight="2pt"/>
                  <v:roundrect id="Rounded Rectangle 123" o:spid="_x0000_s1029" style="position:absolute;left:3429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8ZCMEA&#10;AADcAAAADwAAAGRycy9kb3ducmV2LnhtbERPTWvCQBC9F/wPywje6sbYisSsQQSlPXhoFLxOsmMS&#10;zM6G7Krpv+8WBG/zeJ+TZoNpxZ1611hWMJtGIIhLqxuuFJyOu/clCOeRNbaWScEvOcjWo7cUE20f&#10;/EP33FcihLBLUEHtfZdI6cqaDLqp7YgDd7G9QR9gX0nd4yOEm1bGUbSQBhsODTV2tK2pvOY3o8B9&#10;fJ6/D8UyL1pf0snx/mBnRqnJeNisQHga/Ev8dH/pMD+ew/8z4QK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fGQjBAAAA3AAAAA8AAAAAAAAAAAAAAAAAmAIAAGRycy9kb3du&#10;cmV2LnhtbFBLBQYAAAAABAAEAPUAAACGAwAAAAA=&#10;" fillcolor="window" strokecolor="windowText" strokeweight="2pt"/>
                  <v:roundrect id="Rounded Rectangle 124" o:spid="_x0000_s1030" style="position:absolute;left:3905;top:666;width:2953;height:51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ne8MA&#10;AADcAAAADwAAAGRycy9kb3ducmV2LnhtbERPTWvCQBC9C/0Pywi96cZQpEbXYAVLDwVRe+hxzI7J&#10;muxsyG417a93hYK3ebzPWeS9bcSFOm8cK5iMExDEhdOGSwVfh83oFYQPyBobx6Tglzzky6fBAjPt&#10;rryjyz6UIoawz1BBFUKbSemLiiz6sWuJI3dyncUQYVdK3eE1httGpkkylRYNx4YKW1pXVNT7H6vA&#10;nL/76Vtit3+n+pi+H4zUs0+p1POwX81BBOrDQ/zv/tBxfvoC92fiB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7ne8MAAADcAAAADwAAAAAAAAAAAAAAAACYAgAAZHJzL2Rv&#10;d25yZXYueG1sUEsFBgAAAAAEAAQA9QAAAIgDAAAAAA==&#10;" fillcolor="#bfbfbf [2412]" strokecolor="black [3213]" strokeweight="2pt"/>
                </v:group>
                <v:group id="Group 105" o:spid="_x0000_s1031" style="position:absolute;width:14097;height:17430" coordsize="14097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roundrect id="Rounded Rectangle 106" o:spid="_x0000_s1032" style="position:absolute;top:5810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3m8L0A&#10;AADcAAAADwAAAGRycy9kb3ducmV2LnhtbERPzQ7BQBC+S7zDZiRubAkiZYlICAcHJXEd3dE2urNN&#10;d1FvbyUSt/ny/c582ZhSPKl2hWUFg34Egji1uuBMwfm06U1BOI+ssbRMCt7kYLlot+YYa/viIz0T&#10;n4kQwi5GBbn3VSylS3My6Pq2Ig7czdYGfYB1JnWNrxBuSjmMook0WHBoyLGidU7pPXkYBW40vuwP&#10;12lyLX1KZ8fbgx0YpbqdZjUD4anxf/HPvdNhfjSB7zPhAr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53m8L0AAADcAAAADwAAAAAAAAAAAAAAAACYAgAAZHJzL2Rvd25yZXYu&#10;eG1sUEsFBgAAAAAEAAQA9QAAAIIDAAAAAA==&#10;" fillcolor="window" strokecolor="windowText" strokeweight="2pt"/>
                  <v:roundrect id="Rounded Rectangle 107" o:spid="_x0000_s1033" style="position:absolute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FDa8EA&#10;AADcAAAADwAAAGRycy9kb3ducmV2LnhtbERPTYvCMBC9L/gfwgje1lTRVWqjiKC4Bw9bC16nzdgW&#10;m0lpotZ/vxEW9jaP9znJpjeNeFDnassKJuMIBHFhdc2lguy8/1yCcB5ZY2OZFLzIwWY9+Egw1vbJ&#10;P/RIfSlCCLsYFVTet7GUrqjIoBvbljhwV9sZ9AF2pdQdPkO4aeQ0ir6kwZpDQ4Ut7SoqbundKHCz&#10;+eX7lC/TvPEFZY4PJzsxSo2G/XYFwlPv/8V/7qMO86MFvJ8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RQ2vBAAAA3AAAAA8AAAAAAAAAAAAAAAAAmAIAAGRycy9kb3du&#10;cmV2LnhtbFBLBQYAAAAABAAEAPUAAACGAwAAAAA=&#10;" fillcolor="window" strokecolor="windowText" strokeweight="2pt"/>
                  <v:roundrect id="Rounded Rectangle 108" o:spid="_x0000_s1034" style="position:absolute;left:3524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XGcMA&#10;AADcAAAADwAAAGRycy9kb3ducmV2LnhtbESPQYvCQAyF78L+hyEL3nSqqJSuoywLK3rwYBW8xk62&#10;LdvJlM6o9d+bg+At4b2892W57l2jbtSF2rOByTgBRVx4W3Np4HT8HaWgQkS22HgmAw8KsF59DJaY&#10;WX/nA93yWCoJ4ZChgSrGNtM6FBU5DGPfEov25zuHUdau1LbDu4S7Rk+TZKEd1iwNFbb0U1Hxn1+d&#10;gTCbn3f7S5pfmljQKfBm7yfOmOFn//0FKlIf3+bX9dYKfiK08oxMo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XGcMAAADcAAAADwAAAAAAAAAAAAAAAACYAgAAZHJzL2Rv&#10;d25yZXYueG1sUEsFBgAAAAAEAAQA9QAAAIgDAAAAAA==&#10;" fillcolor="window" strokecolor="windowText" strokeweight="2pt"/>
                  <v:roundrect id="Rounded Rectangle 109" o:spid="_x0000_s1035" style="position:absolute;left:7048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JygsIA&#10;AADcAAAADwAAAGRycy9kb3ducmV2LnhtbERPTWuDQBC9B/oflin0lqwpbbDWjZRCS3PwEBPIdXQn&#10;KnFnxd2q/ffZQiC3ebzPSbPZdGKkwbWWFaxXEQjiyuqWawXHw9cyBuE8ssbOMin4IwfZ9mGRYqLt&#10;xHsaC1+LEMIuQQWN930ipasaMuhWticO3NkOBn2AQy31gFMIN518jqKNNNhyaGiwp8+GqkvxaxS4&#10;l9fTLi/joux8RUfH37ldG6WeHuePdxCeZn8X39w/OsyP3uD/mXCB3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AnKCwgAAANwAAAAPAAAAAAAAAAAAAAAAAJgCAABkcnMvZG93&#10;bnJldi54bWxQSwUGAAAAAAQABAD1AAAAhwMAAAAA&#10;" fillcolor="window" strokecolor="windowText" strokeweight="2pt"/>
                  <v:roundrect id="Rounded Rectangle 110" o:spid="_x0000_s1036" style="position:absolute;left:10572;top:5810;width:3525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FNwsMA&#10;AADcAAAADwAAAGRycy9kb3ducmV2LnhtbESPQYvCQAyF7wv+hyHC3tZpZVekOooIinvwYBW8xk5s&#10;i51M6Yza/febg+At4b2892W+7F2jHtSF2rOBdJSAIi68rbk0cDpuvqagQkS22HgmA38UYLkYfMwx&#10;s/7JB3rksVQSwiFDA1WMbaZ1KCpyGEa+JRbt6juHUdau1LbDp4S7Ro+TZKId1iwNFba0rqi45Xdn&#10;IHz/nH/3l2l+aWJBp8DbvU+dMZ/DfjUDFamPb/PremcFPxV8eUYm0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FNwsMAAADcAAAADwAAAAAAAAAAAAAAAACYAgAAZHJzL2Rv&#10;d25yZXYueG1sUEsFBgAAAAAEAAQA9QAAAIgDAAAAAA==&#10;" fillcolor="window" strokecolor="windowText" strokeweight="2pt"/>
                  <v:roundrect id="Rounded Rectangle 111" o:spid="_x0000_s1037" style="position:absolute;left:10572;width:3525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3oWcAA&#10;AADcAAAADwAAAGRycy9kb3ducmV2LnhtbERPTYvCMBC9C/6HMMLeNK2olK5pEcFFDx6swl7HZrYt&#10;20xKk9XuvzeC4G0e73PW+WBacaPeNZYVxLMIBHFpdcOVgst5N01AOI+ssbVMCv7JQZ6NR2tMtb3z&#10;iW6Fr0QIYZeigtr7LpXSlTUZdDPbEQfux/YGfYB9JXWP9xBuWjmPopU02HBoqLGjbU3lb/FnFLjF&#10;8vtwvCbFtfUlXRx/HW1slPqYDJtPEJ4G/xa/3Hsd5scxPJ8JF8js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a3oWcAAAADcAAAADwAAAAAAAAAAAAAAAACYAgAAZHJzL2Rvd25y&#10;ZXYueG1sUEsFBgAAAAAEAAQA9QAAAIUDAAAAAA==&#10;" fillcolor="window" strokecolor="windowText" strokeweight="2pt"/>
                  <v:roundrect id="Rounded Rectangle 112" o:spid="_x0000_s1038" style="position:absolute;top:11620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0kAsEA&#10;AADcAAAADwAAAGRycy9kb3ducmV2LnhtbERPS4vCMBC+C/6HMII3TS0oWo2iCwsLHsQHnsdmbKvN&#10;pDTZtv57IyzsbT6+56w2nSlFQ7UrLCuYjCMQxKnVBWcKLufv0RyE88gaS8uk4EUONut+b4WJti0f&#10;qTn5TIQQdgkqyL2vEildmpNBN7YVceDutjboA6wzqWtsQ7gpZRxFM2mw4NCQY0VfOaXP069RML/c&#10;m8dtcXjt2iKuzvvZNLvqqVLDQbddgvDU+X/xn/tHh/mTGD7PhAvk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NJALBAAAA3AAAAA8AAAAAAAAAAAAAAAAAmAIAAGRycy9kb3du&#10;cmV2LnhtbFBLBQYAAAAABAAEAPUAAACGAwAAAAA=&#10;" fillcolor="window" strokecolor="#c0504d" strokeweight="2pt"/>
                  <v:roundrect id="Rounded Rectangle 113" o:spid="_x0000_s1039" style="position:absolute;left:3619;top:11620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GBmcEA&#10;AADcAAAADwAAAGRycy9kb3ducmV2LnhtbERPTYvCMBC9C/6HMMLeNFVRtBpFBWFhD7IqnsdmbKvN&#10;pDSxrf9+Iyx4m8f7nOW6NYWoqXK5ZQXDQQSCOLE651TB+bTvz0A4j6yxsEwKXuRgvep2lhhr2/Av&#10;1UefihDCLkYFmfdlLKVLMjLoBrYkDtzNVgZ9gFUqdYVNCDeFHEXRVBrMOTRkWNIuo+RxfBoFs/Ot&#10;vl/nh9e2yUfl6Wc6SS96otRXr90sQHhq/Uf87/7WYf5wDO9nw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BgZnBAAAA3AAAAA8AAAAAAAAAAAAAAAAAmAIAAGRycy9kb3du&#10;cmV2LnhtbFBLBQYAAAAABAAEAPUAAACGAwAAAAA=&#10;" fillcolor="window" strokecolor="#c0504d" strokeweight="2pt"/>
                  <v:roundrect id="Rounded Rectangle 114" o:spid="_x0000_s1040" style="position:absolute;left:7143;top:11620;width:3525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Z7cEA&#10;AADcAAAADwAAAGRycy9kb3ducmV2LnhtbERPTYvCMBC9C/6HMMLeNFVUtBpFBWFhD7IqnsdmbKvN&#10;pDSxrf9+Iyx4m8f7nOW6NYWoqXK5ZQXDQQSCOLE651TB+bTvz0A4j6yxsEwKXuRgvep2lhhr2/Av&#10;1UefihDCLkYFmfdlLKVLMjLoBrYkDtzNVgZ9gFUqdYVNCDeFHEXRVBrMOTRkWNIuo+RxfBoFs/Ot&#10;vl/nh9e2yUfl6Wc6SS96otRXr90sQHhq/Uf87/7WYf5wDO9nw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oGe3BAAAA3AAAAA8AAAAAAAAAAAAAAAAAmAIAAGRycy9kb3du&#10;cmV2LnhtbFBLBQYAAAAABAAEAPUAAACGAwAAAAA=&#10;" fillcolor="window" strokecolor="#c0504d" strokeweight="2pt"/>
                  <v:roundrect id="Rounded Rectangle 115" o:spid="_x0000_s1041" style="position:absolute;left:571;top:6477;width:2953;height:51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6IXcIA&#10;AADcAAAADwAAAGRycy9kb3ducmV2LnhtbERPS4vCMBC+C/6HMII3TRUU7RpFBWUPwuLjsMfZZmyz&#10;NpPSRO366zeC4G0+vufMFo0txY1qbxwrGPQTEMSZ04ZzBafjpjcB4QOyxtIxKfgjD4t5uzXDVLs7&#10;7+l2CLmIIexTVFCEUKVS+qwgi77vKuLInV1tMURY51LXeI/htpTDJBlLi4ZjQ4EVrQvKLoerVWB+&#10;v5vxKrFfj/PlZ7g9GqmnO6lUt9MsP0AEasJb/HJ/6jh/MILnM/EC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LohdwgAAANwAAAAPAAAAAAAAAAAAAAAAAJgCAABkcnMvZG93&#10;bnJldi54bWxQSwUGAAAAAAQABAD1AAAAhwMAAAAA&#10;" fillcolor="#bfbfbf [2412]" strokecolor="black [3213]" strokeweight="2pt"/>
                  <v:roundrect id="Rounded Rectangle 116" o:spid="_x0000_s1042" style="position:absolute;left:4095;top:6477;width:2953;height:51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wWKsIA&#10;AADcAAAADwAAAGRycy9kb3ducmV2LnhtbERPS4vCMBC+C/6HMII3TfVQtGsUXdjFw4L4OOxxbMY2&#10;2kxKk9Wuv94Igrf5+J4zW7S2EldqvHGsYDRMQBDnThsuFBz2X4MJCB+QNVaOScE/eVjMu50ZZtrd&#10;eEvXXShEDGGfoYIyhDqT0uclWfRDVxNH7uQaiyHCppC6wVsMt5UcJ0kqLRqODSXW9FlSftn9WQXm&#10;/Numq8Ru7qfLcfy9N1JPf6RS/V67/AARqA1v8cu91nH+KIXnM/EC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/BYqwgAAANwAAAAPAAAAAAAAAAAAAAAAAJgCAABkcnMvZG93&#10;bnJldi54bWxQSwUGAAAAAAQABAD1AAAAhwMAAAAA&#10;" fillcolor="#bfbfbf [2412]" strokecolor="black [3213]" strokeweight="2pt"/>
                  <v:roundrect id="Rounded Rectangle 117" o:spid="_x0000_s1043" style="position:absolute;left:11144;top:12287;width:2953;height:51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CzscIA&#10;AADcAAAADwAAAGRycy9kb3ducmV2LnhtbERPTYvCMBC9C/6HMII3TfWga9coKigeBFn1sMfZZmyz&#10;NpPSRK3+erOw4G0e73Om88aW4ka1N44VDPoJCOLMacO5gtNx3fsA4QOyxtIxKXiQh/ms3Zpiqt2d&#10;v+h2CLmIIexTVFCEUKVS+qwgi77vKuLInV1tMURY51LXeI/htpTDJBlJi4ZjQ4EVrQrKLoerVWB+&#10;v5vRMrH75/nyM9wcjdSTnVSq22kWnyACNeEt/ndvdZw/GMPfM/EC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sLOxwgAAANwAAAAPAAAAAAAAAAAAAAAAAJgCAABkcnMvZG93&#10;bnJldi54bWxQSwUGAAAAAAQABAD1AAAAhwMAAAAA&#10;" fillcolor="#bfbfbf [2412]" strokecolor="black [3213]" strokeweight="2pt"/>
                  <v:shapetype id="_x0000_t68" coordsize="21600,21600" o:spt="68" adj="5400,5400" path="m0@0l@1@0@1,21600@2,21600@2@0,21600@0,10800,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10800,0;0,@0;10800,21600;21600,@0" o:connectangles="270,180,90,0" textboxrect="@1,@4,@2,21600"/>
                    <v:handles>
                      <v:h position="#1,#0" xrange="0,10800" yrange="0,21600"/>
                    </v:handles>
                  </v:shapetype>
                  <v:shape id="Up Arrow 118" o:spid="_x0000_s1044" type="#_x0000_t68" style="position:absolute;left:1143;top:4762;width:1832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+m08MA&#10;AADcAAAADwAAAGRycy9kb3ducmV2LnhtbESPzYrCQBCE74LvMLSwN50orEjWUURc8OAPJj5Ak+lN&#10;gpmekJmN2bffPgjeuqnqqq/X28E1qqcu1J4NzGcJKOLC25pLA/f8e7oCFSKyxcYzGfijANvNeLTG&#10;1Pon36jPYqkkhEOKBqoY21TrUFTkMMx8Syzaj+8cRlm7UtsOnxLuGr1IkqV2WLM0VNjSvqLikf06&#10;A/Z03J+vn2E4eDotLv1BY5ZrYz4mw+4LVKQhvs2v66MV/LnQyjMygd7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+m08MAAADcAAAADwAAAAAAAAAAAAAAAACYAgAAZHJzL2Rv&#10;d25yZXYueG1sUEsFBgAAAAAEAAQA9QAAAIgDAAAAAA==&#10;" adj="7421" fillcolor="#4f81bd [3204]" strokecolor="#4f81bd [3204]" strokeweight="2pt"/>
                  <v:shape id="Up Arrow 119" o:spid="_x0000_s1045" type="#_x0000_t68" style="position:absolute;left:4476;top:4762;width:1810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j8cIA&#10;AADcAAAADwAAAGRycy9kb3ducmV2LnhtbERPTWuDQBC9F/Iflin0UupqDyGxrlIkoT02MZDr4E5V&#10;6s6Ku1GTX98tFHKbx/ucrFhMLyYaXWdZQRLFIIhrqztuFJyq/csGhPPIGnvLpOBKDop89ZBhqu3M&#10;B5qOvhEhhF2KClrvh1RKV7dk0EV2IA7ctx0N+gDHRuoR5xBuevkax2tpsOPQ0OJAZUv1z/FiFHTl&#10;vN7s/HPSU3OtJJ9v8cfXTamnx+X9DYSnxd/F/+5PHeYnW/h7Jlw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aPxwgAAANwAAAAPAAAAAAAAAAAAAAAAAJgCAABkcnMvZG93&#10;bnJldi54bWxQSwUGAAAAAAQABAD1AAAAhwMAAAAA&#10;" adj="7329" fillcolor="#4f81bd [3204]" strokecolor="#4f81bd [3204]" strokeweight="2pt"/>
                  <v:shape id="Up Arrow 120" o:spid="_x0000_s1046" type="#_x0000_t68" style="position:absolute;left:9906;top:7048;width:1809;height:2667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KbsEA&#10;AADcAAAADwAAAGRycy9kb3ducmV2LnhtbESPQU/DMAyF70j8h8hI3FhK0QB1yyaEmMSVMomr1Zg2&#10;WuOUxHTl3+MDEjdb7/m9z9v9EkczUy4hsYPbVQWGuEs+cO/g+H64eQRTBNnjmJgc/FCB/e7yYouN&#10;T2d+o7mV3mgIlwYdDCJTY23pBopYVmkiVu0z5Yiia+6tz3jW8DjauqrubcTA2jDgRM8Ddaf2OzoI&#10;D1Vcr+9efP4KfZwPH9JKLc5dXy1PGzBCi/yb/65fveLXiq/P6AR2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pim7BAAAA3AAAAA8AAAAAAAAAAAAAAAAAmAIAAGRycy9kb3du&#10;cmV2LnhtbFBLBQYAAAAABAAEAPUAAACGAwAAAAA=&#10;" adj="7329" fillcolor="#4f81bd [3204]" strokecolor="#4f81bd [3204]" strokeweight="2pt"/>
                  <v:shape id="Up Arrow 121" o:spid="_x0000_s1047" type="#_x0000_t68" style="position:absolute;left:9811;top:12953;width:1810;height:2667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W5EcMA&#10;AADcAAAADwAAAGRycy9kb3ducmV2LnhtbERP22rCQBB9F/oPywh9002kFEldRQuClNLipYhvQ3ZM&#10;0mZnQ3Zq0r/vCoJvczjXmS16V6sLtaHybCAdJ6CIc28rLgwc9uvRFFQQZIu1ZzLwRwEW84fBDDPr&#10;O97SZSeFiiEcMjRQijSZ1iEvyWEY+4Y4cmffOpQI20LbFrsY7mo9SZJn7bDi2FBiQ68l5T+7X2fg&#10;fXlyn+Ll42n1hUWTvnF3+j4a8zjsly+ghHq5i2/ujY3zJylcn4kX6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W5EcMAAADcAAAADwAAAAAAAAAAAAAAAACYAgAAZHJzL2Rv&#10;d25yZXYueG1sUEsFBgAAAAAEAAQA9QAAAIgDAAAAAA==&#10;" adj="7329" fillcolor="#4f81bd [3204]" strokecolor="#4f81bd [3204]" strokeweight="2pt"/>
                </v:group>
              </v:group>
            </w:pict>
          </mc:Fallback>
        </mc:AlternateContent>
      </w:r>
      <w:r w:rsidR="00FE5066"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editId="465D100E">
                <wp:simplePos x="0" y="0"/>
                <wp:positionH relativeFrom="column">
                  <wp:posOffset>-657225</wp:posOffset>
                </wp:positionH>
                <wp:positionV relativeFrom="paragraph">
                  <wp:posOffset>363220</wp:posOffset>
                </wp:positionV>
                <wp:extent cx="1819275" cy="3028950"/>
                <wp:effectExtent l="0" t="0" r="180975" b="361950"/>
                <wp:wrapNone/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9275" cy="3028950"/>
                          <a:chOff x="0" y="0"/>
                          <a:chExt cx="1990725" cy="3448050"/>
                        </a:xfrm>
                      </wpg:grpSpPr>
                      <wps:wsp>
                        <wps:cNvPr id="85" name="Rounded Rectangle 85"/>
                        <wps:cNvSpPr/>
                        <wps:spPr>
                          <a:xfrm>
                            <a:off x="0" y="581025"/>
                            <a:ext cx="352425" cy="58102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Rounded Rectangle 87"/>
                        <wps:cNvSpPr/>
                        <wps:spPr>
                          <a:xfrm>
                            <a:off x="361950" y="581025"/>
                            <a:ext cx="352425" cy="58102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Rounded Rectangle 88"/>
                        <wps:cNvSpPr/>
                        <wps:spPr>
                          <a:xfrm>
                            <a:off x="704850" y="581025"/>
                            <a:ext cx="352425" cy="58102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Rounded Rectangle 89"/>
                        <wps:cNvSpPr/>
                        <wps:spPr>
                          <a:xfrm>
                            <a:off x="0" y="0"/>
                            <a:ext cx="352425" cy="58102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Rounded Rectangle 93"/>
                        <wps:cNvSpPr/>
                        <wps:spPr>
                          <a:xfrm>
                            <a:off x="352425" y="0"/>
                            <a:ext cx="352425" cy="58102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Rounded Rectangle 94"/>
                        <wps:cNvSpPr/>
                        <wps:spPr>
                          <a:xfrm>
                            <a:off x="704850" y="0"/>
                            <a:ext cx="352425" cy="58102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Rounded Rectangle 95"/>
                        <wps:cNvSpPr/>
                        <wps:spPr>
                          <a:xfrm>
                            <a:off x="1057275" y="581025"/>
                            <a:ext cx="352425" cy="58102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Rounded Rectangle 96"/>
                        <wps:cNvSpPr/>
                        <wps:spPr>
                          <a:xfrm>
                            <a:off x="1057275" y="0"/>
                            <a:ext cx="352425" cy="58102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Rounded Rectangle 97"/>
                        <wps:cNvSpPr/>
                        <wps:spPr>
                          <a:xfrm>
                            <a:off x="0" y="1162050"/>
                            <a:ext cx="352425" cy="58102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chemeClr val="accent2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Rounded Rectangle 98"/>
                        <wps:cNvSpPr/>
                        <wps:spPr>
                          <a:xfrm>
                            <a:off x="361950" y="1162050"/>
                            <a:ext cx="352425" cy="58102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chemeClr val="accent2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Rounded Rectangle 99"/>
                        <wps:cNvSpPr/>
                        <wps:spPr>
                          <a:xfrm>
                            <a:off x="704850" y="1162050"/>
                            <a:ext cx="352425" cy="58102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chemeClr val="accent2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Rounded Rectangle 100"/>
                        <wps:cNvSpPr/>
                        <wps:spPr>
                          <a:xfrm>
                            <a:off x="1057275" y="1162050"/>
                            <a:ext cx="352425" cy="58102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chemeClr val="accent2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 0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266700" y="2076450"/>
                            <a:ext cx="1704975" cy="1038225"/>
                          </a:xfrm>
                          <a:prstGeom prst="rect">
                            <a:avLst/>
                          </a:prstGeom>
                          <a:ln w="34925">
                            <a:solidFill>
                              <a:srgbClr xmlns:a14="http://schemas.microsoft.com/office/drawing/2010/main" val="FFFFFF" mc:Ignorable=""/>
                            </a:solidFill>
                          </a:ln>
                          <a:effectLst>
                            <a:outerShdw blurRad="317500" dir="2700000" algn="ctr">
                              <a:srgbClr xmlns:a14="http://schemas.microsoft.com/office/drawing/2010/main" val="000000" mc:Ignorable="">
                                <a:alpha val="43000"/>
                              </a:srgbClr>
                            </a:outerShdw>
                          </a:effectLst>
                          <a:scene3d>
                            <a:camera prst="perspectiveFront" fov="2700000">
                              <a:rot lat="19573043" lon="20652577" rev="2016564"/>
                            </a:camera>
                            <a:lightRig rig="chilly" dir="t">
                              <a:rot lat="0" lon="0" rev="6600000"/>
                            </a:lightRig>
                          </a:scene3d>
                          <a:sp3d prstMaterial="clear">
                            <a:bevelT w="260350" h="50800" prst="softRound"/>
                            <a:bevelB prst="softRound"/>
                          </a:sp3d>
                        </pic:spPr>
                      </pic:pic>
                      <wps:wsp>
                        <wps:cNvPr id="102" name="Circular Arrow 102"/>
                        <wps:cNvSpPr/>
                        <wps:spPr>
                          <a:xfrm rot="12445329">
                            <a:off x="504825" y="809625"/>
                            <a:ext cx="1485900" cy="1866900"/>
                          </a:xfrm>
                          <a:prstGeom prst="circularArrow">
                            <a:avLst>
                              <a:gd name="adj1" fmla="val 12631"/>
                              <a:gd name="adj2" fmla="val 943734"/>
                              <a:gd name="adj3" fmla="val 1493251"/>
                              <a:gd name="adj4" fmla="val 14787467"/>
                              <a:gd name="adj5" fmla="val 12500"/>
                            </a:avLst>
                          </a:prstGeom>
                          <a:gradFill flip="none" rotWithShape="1">
                            <a:gsLst>
                              <a:gs pos="0">
                                <a:srgbClr xmlns:a14="http://schemas.microsoft.com/office/drawing/2010/main" val="4F81BD" mc:Ignorable="">
                                  <a:tint val="66000"/>
                                  <a:satMod val="160000"/>
                                </a:srgbClr>
                              </a:gs>
                              <a:gs pos="48000">
                                <a:srgbClr xmlns:a14="http://schemas.microsoft.com/office/drawing/2010/main" val="4F81BD" mc:Ignorable="">
                                  <a:tint val="44500"/>
                                  <a:satMod val="160000"/>
                                  <a:lumMod val="43000"/>
                                </a:srgbClr>
                              </a:gs>
                              <a:gs pos="100000">
                                <a:srgbClr xmlns:a14="http://schemas.microsoft.com/office/drawing/2010/main" val="4F81BD" mc:Ignorable="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13500000" scaled="1"/>
                            <a:tileRect/>
                          </a:gradFill>
                          <a:ln w="38100" cap="flat" cmpd="sng" algn="ctr">
                            <a:noFill/>
                            <a:prstDash val="solid"/>
                          </a:ln>
                          <a:effectLst>
                            <a:outerShdw blurRad="127000" dist="38100" dir="2700000" algn="ctr">
                              <a:srgbClr xmlns:a14="http://schemas.microsoft.com/office/drawing/2010/main" val="000000" mc:Ignorable="">
                                <a:alpha val="45000"/>
                              </a:srgbClr>
                            </a:outerShdw>
                          </a:effectLst>
                          <a:scene3d>
                            <a:camera prst="perspectiveFront" fov="2700000">
                              <a:rot lat="20376000" lon="1938000" rev="20112001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prstMaterial="translucentPowder">
                            <a:bevelT w="203200" h="50800" prst="softRound"/>
                          </a:sp3d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3" o:spid="_x0000_s1026" style="position:absolute;margin-left:-51.75pt;margin-top:28.6pt;width:143.25pt;height:238.5pt;z-index:251722752;mso-width-relative:margin;mso-height-relative:margin" coordsize="19907,34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">
                <v:roundrect id="Rounded Rectangle 85" o:spid="_x0000_s1027" style="position:absolute;top:5810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kt8MUA&#10;AADbAAAADwAAAGRycy9kb3ducmV2LnhtbESPT2vCQBTE74LfYXlCL1I3LVRC6ioiFmyhh6qBHh/Z&#10;lz81+zbsrib59t1CweMwM79hVpvBtOJGzjeWFTwtEhDEhdUNVwrOp7fHFIQPyBpby6RgJA+b9XSy&#10;wkzbnr/odgyViBD2GSqoQ+gyKX1Rk0G/sB1x9ErrDIYoXSW1wz7CTSufk2QpDTYcF2rsaFdTcTle&#10;jYL9z3fi3qvGduXHaGX5mc/dMlfqYTZsX0EEGsI9/N8+aAXpC/x9i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qS3wxQAAANsAAAAPAAAAAAAAAAAAAAAAAJgCAABkcnMv&#10;ZG93bnJldi54bWxQSwUGAAAAAAQABAD1AAAAigMAAAAA&#10;" fillcolor="white [3201]" strokecolor="black [3213]" strokeweight="2pt"/>
                <v:roundrect id="Rounded Rectangle 87" o:spid="_x0000_s1028" style="position:absolute;left:3619;top:5810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cWHMMA&#10;AADbAAAADwAAAGRycy9kb3ducmV2LnhtbESPzYoCMRCE74LvEFrwIprRg8polEUUVsGD7goem0nP&#10;jzvpDElWx7c3Cwsei6r6ilquW1OLOzlfWVYwHiUgiDOrKy4UfH/thnMQPiBrrC2Tgid5WK+6nSWm&#10;2j74RPdzKESEsE9RQRlCk0rps5IM+pFtiKOXW2cwROkKqR0+ItzUcpIkU2mw4rhQYkObkrKf869R&#10;sL1dE7cvKtvkh6eV+fEycNOLUv1e+7EAEagN7/B/+1MrmM/g70v8AX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cWHMMAAADbAAAADwAAAAAAAAAAAAAAAACYAgAAZHJzL2Rv&#10;d25yZXYueG1sUEsFBgAAAAAEAAQA9QAAAIgDAAAAAA==&#10;" fillcolor="white [3201]" strokecolor="black [3213]" strokeweight="2pt"/>
                <v:roundrect id="Rounded Rectangle 88" o:spid="_x0000_s1029" style="position:absolute;left:7048;top:5810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iCbsAA&#10;AADbAAAADwAAAGRycy9kb3ducmV2LnhtbERPy4rCMBTdC/5DuMJsxKYzC5FqKiIKozCL8QEuL83t&#10;Q5ubkkStf28WA7M8nPdi2ZtWPMj5xrKCzyQFQVxY3XCl4HTcTmYgfEDW2FomBS/ysMyHgwVm2j75&#10;lx6HUIkYwj5DBXUIXSalL2oy6BPbEUeutM5giNBVUjt8xnDTyq80nUqDDceGGjta11TcDnejYHO9&#10;pG5XNbYr9y8ry5/z2E3PSn2M+tUcRKA+/Iv/3N9awSyOjV/iD5D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qiCbsAAAADbAAAADwAAAAAAAAAAAAAAAACYAgAAZHJzL2Rvd25y&#10;ZXYueG1sUEsFBgAAAAAEAAQA9QAAAIUDAAAAAA==&#10;" fillcolor="white [3201]" strokecolor="black [3213]" strokeweight="2pt"/>
                <v:roundrect id="Rounded Rectangle 89" o:spid="_x0000_s1030" style="position:absolute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Qn9cUA&#10;AADbAAAADwAAAGRycy9kb3ducmV2LnhtbESPT2vCQBTE74V+h+UJvZS6sYcQo6tIsdAWelAreHxk&#10;X/5o9m3Y3Zrk23cLgsdhZn7DLNeDacWVnG8sK5hNExDEhdUNVwp+Du8vGQgfkDW2lknBSB7Wq8eH&#10;Jeba9ryj6z5UIkLY56igDqHLpfRFTQb91HbE0SutMxiidJXUDvsIN618TZJUGmw4LtTY0VtNxWX/&#10;axRsz6fEfVaN7cqv0cry+/js0qNST5NhswARaAj38K39oRVkc/j/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5Cf1xQAAANsAAAAPAAAAAAAAAAAAAAAAAJgCAABkcnMv&#10;ZG93bnJldi54bWxQSwUGAAAAAAQABAD1AAAAigMAAAAA&#10;" fillcolor="white [3201]" strokecolor="black [3213]" strokeweight="2pt"/>
                <v:roundrect id="Rounded Rectangle 93" o:spid="_x0000_s1031" style="position:absolute;left:3524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WGwsUA&#10;AADbAAAADwAAAGRycy9kb3ducmV2LnhtbESPT2sCMRTE74LfIbxCL0WzVhDdblZEWqiFHlwVPD42&#10;b/+0m5clSXX99k2h4HGYmd8w2XownbiQ861lBbNpAoK4tLrlWsHx8DZZgvABWWNnmRTcyMM6H48y&#10;TLW98p4uRahFhLBPUUETQp9K6cuGDPqp7YmjV1lnMETpaqkdXiPcdPI5SRbSYMtxocGetg2V38WP&#10;UfD6dU7crm5tX33crKw+T09ucVLq8WHYvIAINIR7+L/9rhWs5vD3Jf4A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1YbCxQAAANsAAAAPAAAAAAAAAAAAAAAAAJgCAABkcnMv&#10;ZG93bnJldi54bWxQSwUGAAAAAAQABAD1AAAAigMAAAAA&#10;" fillcolor="white [3201]" strokecolor="black [3213]" strokeweight="2pt"/>
                <v:roundrect id="Rounded Rectangle 94" o:spid="_x0000_s1032" style="position:absolute;left:7048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wetsUA&#10;AADbAAAADwAAAGRycy9kb3ducmV2LnhtbESPT2sCMRTE74LfIbxCL0WzFhHdblZEWqiFHlwVPD42&#10;b/+0m5clSXX99k2h4HGYmd8w2XownbiQ861lBbNpAoK4tLrlWsHx8DZZgvABWWNnmRTcyMM6H48y&#10;TLW98p4uRahFhLBPUUETQp9K6cuGDPqp7YmjV1lnMETpaqkdXiPcdPI5SRbSYMtxocGetg2V38WP&#10;UfD6dU7crm5tX33crKw+T09ucVLq8WHYvIAINIR7+L/9rhWs5vD3Jf4A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PB62xQAAANsAAAAPAAAAAAAAAAAAAAAAAJgCAABkcnMv&#10;ZG93bnJldi54bWxQSwUGAAAAAAQABAD1AAAAigMAAAAA&#10;" fillcolor="white [3201]" strokecolor="black [3213]" strokeweight="2pt"/>
                <v:roundrect id="Rounded Rectangle 95" o:spid="_x0000_s1033" style="position:absolute;left:10572;top:5810;width:3525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C7LcUA&#10;AADbAAAADwAAAGRycy9kb3ducmV2LnhtbESPT2sCMRTE74LfIbxCL0WzFhTdblZEWqiFHlwVPD42&#10;b/+0m5clSXX99k2h4HGYmd8w2XownbiQ861lBbNpAoK4tLrlWsHx8DZZgvABWWNnmRTcyMM6H48y&#10;TLW98p4uRahFhLBPUUETQp9K6cuGDPqp7YmjV1lnMETpaqkdXiPcdPI5SRbSYMtxocGetg2V38WP&#10;UfD6dU7crm5tX33crKw+T09ucVLq8WHYvIAINIR7+L/9rhWs5vD3Jf4A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cLstxQAAANsAAAAPAAAAAAAAAAAAAAAAAJgCAABkcnMv&#10;ZG93bnJldi54bWxQSwUGAAAAAAQABAD1AAAAigMAAAAA&#10;" fillcolor="white [3201]" strokecolor="black [3213]" strokeweight="2pt"/>
                <v:roundrect id="Rounded Rectangle 96" o:spid="_x0000_s1034" style="position:absolute;left:10572;width:3525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IlWsUA&#10;AADbAAAADwAAAGRycy9kb3ducmV2LnhtbESPT2vCQBTE74LfYXlCL6Kb9hBsdBOKWGgLHrQNeHxk&#10;X/7Y7Nuwu9X47d1CocdhZn7DbIrR9OJCzneWFTwuExDEldUdNwq+Pl8XKxA+IGvsLZOCG3ko8ulk&#10;g5m2Vz7Q5RgaESHsM1TQhjBkUvqqJYN+aQfi6NXWGQxRukZqh9cIN718SpJUGuw4LrQ40Lal6vv4&#10;YxTszqfEvTedHeqPm5X1vpy7tFTqYTa+rEEEGsN/+K/9phU8p/D7Jf4Am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oiVaxQAAANsAAAAPAAAAAAAAAAAAAAAAAJgCAABkcnMv&#10;ZG93bnJldi54bWxQSwUGAAAAAAQABAD1AAAAigMAAAAA&#10;" fillcolor="white [3201]" strokecolor="black [3213]" strokeweight="2pt"/>
                <v:roundrect id="Rounded Rectangle 97" o:spid="_x0000_s1035" style="position:absolute;top:11620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FiBsIA&#10;AADbAAAADwAAAGRycy9kb3ducmV2LnhtbESPQYvCMBSE74L/ITxhL6KpHrStRhFBWdjTqnh+NM+m&#10;2ryUJmp3f/1GWPA4zMw3zHLd2Vo8qPWVYwWTcQKCuHC64lLB6bgbpSB8QNZYOyYFP+Rhver3lphr&#10;9+RvehxCKSKEfY4KTAhNLqUvDFn0Y9cQR+/iWoshyraUusVnhNtaTpNkJi1WHBcMNrQ1VNwOd6tg&#10;LzOTUeqHSfe7keb0pa/nbabUx6DbLEAE6sI7/N/+1AqyOby+x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0WIGwgAAANsAAAAPAAAAAAAAAAAAAAAAAJgCAABkcnMvZG93&#10;bnJldi54bWxQSwUGAAAAAAQABAD1AAAAhwMAAAAA&#10;" fillcolor="window" strokecolor="#c0504d [3205]" strokeweight="2pt"/>
                <v:roundrect id="Rounded Rectangle 98" o:spid="_x0000_s1036" style="position:absolute;left:3619;top:11620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72dMAA&#10;AADbAAAADwAAAGRycy9kb3ducmV2LnhtbERPz2vCMBS+C/4P4QleZKZ6GG1nWkRQhJ3Wyc6P5q3p&#10;1ryUJrZ1f/1yGOz48f0+lLPtxEiDbx0r2G0TEMS10y03Cm7v56cUhA/IGjvHpOBBHspiuThgrt3E&#10;bzRWoRExhH2OCkwIfS6lrw1Z9FvXE0fu0w0WQ4RDI/WAUwy3ndwnybO02HJsMNjTyVD9Xd2tgovM&#10;TEap3yTzz1Ga26v++jhlSq1X8/EFRKA5/Iv/3FetIItj45f4A2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U72dMAAAADbAAAADwAAAAAAAAAAAAAAAACYAgAAZHJzL2Rvd25y&#10;ZXYueG1sUEsFBgAAAAAEAAQA9QAAAIUDAAAAAA==&#10;" fillcolor="window" strokecolor="#c0504d [3205]" strokeweight="2pt"/>
                <v:roundrect id="Rounded Rectangle 99" o:spid="_x0000_s1037" style="position:absolute;left:7048;top:11620;width:3524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JT78MA&#10;AADbAAAADwAAAGRycy9kb3ducmV2LnhtbESPwWrDMBBE74H+g9hCL6GR00OJ3CjGBFoKOdUJOS/W&#10;xnJqrYylxG6/PioUchxm5g2zLibXiSsNofWsYbnIQBDX3rTcaDjs359XIEJENth5Jg0/FKDYPMzW&#10;mBs/8hddq9iIBOGQowYbY59LGWpLDsPC98TJO/nBYUxyaKQZcExw18mXLHuVDltOCxZ72lqqv6uL&#10;0/AhlVW0CvNs+i2lPezM+bhVWj89TuUbiEhTvIf/259Gg1Lw9yX9A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JT78MAAADbAAAADwAAAAAAAAAAAAAAAACYAgAAZHJzL2Rv&#10;d25yZXYueG1sUEsFBgAAAAAEAAQA9QAAAIgDAAAAAA==&#10;" fillcolor="window" strokecolor="#c0504d [3205]" strokeweight="2pt"/>
                <v:roundrect id="Rounded Rectangle 100" o:spid="_x0000_s1038" style="position:absolute;left:10572;top:11620;width:3525;height:5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BzV8QA&#10;AADcAAAADwAAAGRycy9kb3ducmV2LnhtbESPT2sCMRDF7wW/Qxihl1ITeyjuahQRLIWe/EPPw2bc&#10;rG4myybVbT+9cyh4m+G9ee83i9UQWnWlPjWRLUwnBhRxFV3DtYXjYfs6A5UyssM2Mln4pQSr5ehp&#10;gaWLN97RdZ9rJSGcSrTgc+5KrVPlKWCaxI5YtFPsA2ZZ+1q7Hm8SHlr9Zsy7DtiwNHjsaOOpuux/&#10;goUPXfiCZunFDH9r7Y9f7vy9Kax9Hg/rOahMQ36Y/68/neAbwZdnZAK9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gc1fEAAAA3AAAAA8AAAAAAAAAAAAAAAAAmAIAAGRycy9k&#10;b3ducmV2LnhtbFBLBQYAAAAABAAEAPUAAACJAwAAAAA=&#10;" fillcolor="window" strokecolor="#c0504d [3205]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 0" o:spid="_x0000_s1039" type="#_x0000_t75" style="position:absolute;left:2667;top:20763;width:17050;height:10383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40NPBAAAA3AAAAA8AAABkcnMvZG93bnJldi54bWxET9uKwjAQfRf8hzDCvmlSWVSqUXRhQVZw&#10;8YavQzO2xWZSmqjdvzfCgm9zONeZLVpbiTs1vnSsIRkoEMSZMyXnGo6H7/4EhA/IBivHpOGPPCzm&#10;3c4MU+MevKP7PuQihrBPUUMRQp1K6bOCLPqBq4kjd3GNxRBhk0vT4COG20oOlRpJiyXHhgJr+ioo&#10;u+5vVsNY7c4T+lz9XLebZbJRdPodDyutP3rtcgoiUBve4n/32sT5KoHXM/ECOX8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N40NPBAAAA3AAAAA8AAAAAAAAAAAAAAAAAnwIA&#10;AGRycy9kb3ducmV2LnhtbFBLBQYAAAAABAAEAPcAAACNAwAAAAA=&#10;" stroked="t" strokecolor="white" strokeweight="2.75pt">
                  <v:imagedata r:id="rId16" o:title=""/>
                  <v:shadow on="t" color="black" opacity="28180f" offset="0,0"/>
                  <v:path arrowok="t"/>
                </v:shape>
                <v:shape id="Circular Arrow 102" o:spid="_x0000_s1040" style="position:absolute;left:5048;top:8096;width:14859;height:18669;rotation:-9999342fd;visibility:visible;mso-wrap-style:square;v-text-anchor:top" coordsize="1485900,1866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A7Y78A&#10;AADcAAAADwAAAGRycy9kb3ducmV2LnhtbERPy6rCMBDdX/Afwgh3d01VFKlGEVG8O5/gdmjGpthM&#10;ShNr/XsjCO7mcJ4zW7S2FA3VvnCsoN9LQBBnThecKzifNn8TED4gaywdk4IneVjMOz8zTLV78IGa&#10;Y8hFDGGfogITQpVK6TNDFn3PVcSRu7raYoiwzqWu8RHDbSkHSTKWFguODQYrWhnKbse7VXDw7W53&#10;fjZ7Wo+q8WUot/3CXJT67bbLKYhAbfiKP+5/HecnA3g/Ey+Q8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oDtjvwAAANwAAAAPAAAAAAAAAAAAAAAAAJgCAABkcnMvZG93bnJl&#10;di54bWxQSwUGAAAAAAQABAD1AAAAhAMAAAAA&#10;" path="m423474,200182c711685,-9623,1075797,93262,1269992,439378v131015,233509,160377,537484,77805,805465l1410569,1298677r-198104,37430l1128588,1056850r60733,52085c1227509,915510,1200602,708050,1116340,546249,973565,272088,705656,198241,500264,376433l423474,200182xe" fillcolor="#9ab5e4" stroked="f" strokeweight="3pt">
                  <v:fill color2="#e1e8f5" rotate="t" angle="225" colors="0 #9ab5e4;31457f #2a4d8f;1 #e1e8f5" focus="100%" type="gradient"/>
                  <v:shadow on="t" color="black" opacity="29491f" offset=".74836mm,.74836mm"/>
                  <v:path arrowok="t" o:connecttype="custom" o:connectlocs="423474,200182;1269992,439378;1347797,1244843;1410569,1298677;1212465,1336107;1128588,1056850;1189321,1108935;1116340,546249;500264,376433;423474,200182" o:connectangles="0,0,0,0,0,0,0,0,0,0"/>
                </v:shape>
              </v:group>
            </w:pict>
          </mc:Fallback>
        </mc:AlternateContent>
      </w:r>
    </w:p>
    <w:sectPr w:rsidR="002B144C" w:rsidRPr="009C1A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4C"/>
    <w:rsid w:val="00076228"/>
    <w:rsid w:val="00094805"/>
    <w:rsid w:val="001C47D7"/>
    <w:rsid w:val="001E6DD0"/>
    <w:rsid w:val="0020399B"/>
    <w:rsid w:val="00262A2C"/>
    <w:rsid w:val="0027668E"/>
    <w:rsid w:val="002B144C"/>
    <w:rsid w:val="002C1C9B"/>
    <w:rsid w:val="003A13EF"/>
    <w:rsid w:val="00537AA7"/>
    <w:rsid w:val="00592224"/>
    <w:rsid w:val="006F3B92"/>
    <w:rsid w:val="007153B0"/>
    <w:rsid w:val="00800517"/>
    <w:rsid w:val="008128E9"/>
    <w:rsid w:val="0086667A"/>
    <w:rsid w:val="008C27AD"/>
    <w:rsid w:val="009227F1"/>
    <w:rsid w:val="0097500B"/>
    <w:rsid w:val="009A79F9"/>
    <w:rsid w:val="009C1A2D"/>
    <w:rsid w:val="009E189D"/>
    <w:rsid w:val="00A65268"/>
    <w:rsid w:val="00B938D0"/>
    <w:rsid w:val="00BC6A3A"/>
    <w:rsid w:val="00C3282E"/>
    <w:rsid w:val="00C55AFA"/>
    <w:rsid w:val="00CD6FCE"/>
    <w:rsid w:val="00CE5A63"/>
    <w:rsid w:val="00E45A92"/>
    <w:rsid w:val="00FB400D"/>
    <w:rsid w:val="00FE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4C16F4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C1A2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A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C1A2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A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4120B-254F-49DC-A77C-DD5247066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Boocock</dc:creator>
  <cp:lastModifiedBy>Sean Boocock</cp:lastModifiedBy>
  <cp:revision>6</cp:revision>
  <dcterms:created xsi:type="dcterms:W3CDTF">2010-03-09T18:37:00Z</dcterms:created>
  <dcterms:modified xsi:type="dcterms:W3CDTF">2010-03-09T19:58:00Z</dcterms:modified>
</cp:coreProperties>
</file>